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ФИНАНСОВОЕ УПРАВЛЕНИЕ АДМИНИСТРАЦИИ</w:t>
      </w:r>
    </w:p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ШЕНКУРСКОГО МУНИЦИПАЛЬНОГО ОКРУГА</w:t>
      </w:r>
    </w:p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АРХАНГЕЛЬСКОЙ ОБЛАСТИ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F92D4B" w:rsidRPr="00ED4A86" w:rsidRDefault="00F92D4B" w:rsidP="00954C52">
      <w:pPr>
        <w:jc w:val="center"/>
        <w:rPr>
          <w:b/>
          <w:sz w:val="28"/>
          <w:szCs w:val="28"/>
        </w:rPr>
      </w:pPr>
    </w:p>
    <w:p w:rsidR="00F92D4B" w:rsidRPr="00CE0F0D" w:rsidRDefault="00F92D4B" w:rsidP="00F92D4B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</w:t>
      </w:r>
      <w:r w:rsidRPr="00FD616A">
        <w:rPr>
          <w:b/>
          <w:spacing w:val="60"/>
          <w:sz w:val="36"/>
          <w:szCs w:val="36"/>
        </w:rPr>
        <w:t>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 w:rsidRPr="00860DC7">
        <w:rPr>
          <w:sz w:val="28"/>
          <w:szCs w:val="28"/>
        </w:rPr>
        <w:t>от</w:t>
      </w:r>
      <w:r w:rsidR="00D32B88" w:rsidRPr="00860DC7">
        <w:rPr>
          <w:sz w:val="28"/>
          <w:szCs w:val="28"/>
        </w:rPr>
        <w:t xml:space="preserve"> </w:t>
      </w:r>
      <w:r w:rsidR="00F92D4B">
        <w:rPr>
          <w:sz w:val="28"/>
          <w:szCs w:val="28"/>
        </w:rPr>
        <w:t>28 декабря</w:t>
      </w:r>
      <w:r w:rsidR="00860DC7" w:rsidRPr="00860DC7">
        <w:rPr>
          <w:sz w:val="28"/>
          <w:szCs w:val="28"/>
        </w:rPr>
        <w:t xml:space="preserve"> 2024 </w:t>
      </w:r>
      <w:r w:rsidR="00860DC7" w:rsidRPr="00506B15">
        <w:rPr>
          <w:sz w:val="28"/>
          <w:szCs w:val="28"/>
        </w:rPr>
        <w:t xml:space="preserve">года    </w:t>
      </w:r>
      <w:r w:rsidR="00506B15" w:rsidRPr="00506B15">
        <w:rPr>
          <w:sz w:val="28"/>
          <w:szCs w:val="28"/>
        </w:rPr>
        <w:t>№ 20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7C1AAF" w:rsidRDefault="00EE49B4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</w:t>
      </w:r>
      <w:r w:rsidR="00A53C0B">
        <w:rPr>
          <w:b/>
          <w:sz w:val="28"/>
          <w:szCs w:val="28"/>
        </w:rPr>
        <w:t xml:space="preserve">еречень и коды целевых статей </w:t>
      </w:r>
    </w:p>
    <w:p w:rsidR="007C1AAF" w:rsidRDefault="00A53C0B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расходов бюджета</w:t>
      </w:r>
      <w:r w:rsidR="007C1AAF">
        <w:rPr>
          <w:b/>
          <w:sz w:val="28"/>
          <w:szCs w:val="28"/>
        </w:rPr>
        <w:t xml:space="preserve"> Шенкурского муниципального округа</w:t>
      </w:r>
    </w:p>
    <w:p w:rsidR="007C1AAF" w:rsidRDefault="007C1AAF" w:rsidP="007C1A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Архангельской области</w:t>
      </w:r>
      <w:r w:rsidR="00B35CF4" w:rsidRPr="000352B9">
        <w:rPr>
          <w:b/>
          <w:sz w:val="28"/>
          <w:szCs w:val="28"/>
        </w:rPr>
        <w:t xml:space="preserve"> </w:t>
      </w:r>
      <w:r w:rsidR="00F92D4B">
        <w:rPr>
          <w:b/>
          <w:sz w:val="28"/>
          <w:szCs w:val="28"/>
        </w:rPr>
        <w:t>на 2025</w:t>
      </w:r>
      <w:r w:rsidRPr="00415C75">
        <w:rPr>
          <w:b/>
          <w:sz w:val="28"/>
          <w:szCs w:val="28"/>
        </w:rPr>
        <w:t xml:space="preserve"> год и </w:t>
      </w:r>
      <w:proofErr w:type="gramStart"/>
      <w:r w:rsidRPr="00415C75">
        <w:rPr>
          <w:b/>
          <w:sz w:val="28"/>
          <w:szCs w:val="28"/>
        </w:rPr>
        <w:t>на</w:t>
      </w:r>
      <w:proofErr w:type="gramEnd"/>
      <w:r w:rsidRPr="00415C75">
        <w:rPr>
          <w:b/>
          <w:sz w:val="28"/>
          <w:szCs w:val="28"/>
        </w:rPr>
        <w:t xml:space="preserve"> плановый </w:t>
      </w:r>
    </w:p>
    <w:p w:rsidR="00B35CF4" w:rsidRPr="000352B9" w:rsidRDefault="00F92D4B" w:rsidP="007C1A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период 2026 и 2027</w:t>
      </w:r>
      <w:r w:rsidR="007C1AAF" w:rsidRPr="00415C75">
        <w:rPr>
          <w:b/>
          <w:sz w:val="28"/>
          <w:szCs w:val="28"/>
        </w:rPr>
        <w:t xml:space="preserve"> годов</w:t>
      </w:r>
    </w:p>
    <w:p w:rsidR="00CF6E9D" w:rsidRPr="000352B9" w:rsidRDefault="00CF6E9D" w:rsidP="00024222">
      <w:pPr>
        <w:contextualSpacing/>
        <w:jc w:val="both"/>
        <w:rPr>
          <w:b/>
          <w:sz w:val="28"/>
          <w:szCs w:val="28"/>
        </w:rPr>
      </w:pPr>
    </w:p>
    <w:p w:rsidR="003615FB" w:rsidRPr="000352B9" w:rsidRDefault="003615FB" w:rsidP="003615FB">
      <w:pPr>
        <w:contextualSpacing/>
        <w:jc w:val="center"/>
        <w:rPr>
          <w:b/>
          <w:sz w:val="28"/>
          <w:szCs w:val="28"/>
        </w:rPr>
      </w:pPr>
    </w:p>
    <w:p w:rsidR="00415C75" w:rsidRPr="000352B9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352B9">
        <w:rPr>
          <w:b w:val="0"/>
          <w:sz w:val="28"/>
          <w:szCs w:val="28"/>
        </w:rPr>
        <w:t xml:space="preserve">  </w:t>
      </w:r>
      <w:r w:rsidR="00471516">
        <w:rPr>
          <w:b w:val="0"/>
          <w:sz w:val="28"/>
          <w:szCs w:val="28"/>
        </w:rPr>
        <w:t xml:space="preserve">         </w:t>
      </w:r>
      <w:proofErr w:type="gramStart"/>
      <w:r w:rsidRPr="000352B9">
        <w:rPr>
          <w:b w:val="0"/>
          <w:sz w:val="28"/>
          <w:szCs w:val="28"/>
        </w:rPr>
        <w:t xml:space="preserve">В соответствии с </w:t>
      </w:r>
      <w:r w:rsidR="00284F2E" w:rsidRPr="000352B9">
        <w:rPr>
          <w:b w:val="0"/>
          <w:sz w:val="28"/>
          <w:szCs w:val="28"/>
        </w:rPr>
        <w:t xml:space="preserve">абзацем седьмым пункта 1 статьи 9  и </w:t>
      </w:r>
      <w:r w:rsidR="005E0DE7" w:rsidRPr="000352B9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0352B9">
        <w:rPr>
          <w:b w:val="0"/>
          <w:sz w:val="28"/>
          <w:szCs w:val="28"/>
        </w:rPr>
        <w:t xml:space="preserve"> пункта 1 статьи 6</w:t>
      </w:r>
      <w:r w:rsidR="005E0DE7" w:rsidRPr="000352B9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0352B9">
        <w:rPr>
          <w:b w:val="0"/>
          <w:bCs w:val="0"/>
          <w:sz w:val="28"/>
          <w:szCs w:val="28"/>
        </w:rPr>
        <w:t xml:space="preserve"> </w:t>
      </w:r>
      <w:r w:rsidR="005E0DE7" w:rsidRPr="000352B9">
        <w:rPr>
          <w:b w:val="0"/>
          <w:sz w:val="28"/>
          <w:szCs w:val="28"/>
        </w:rPr>
        <w:t>Архангельской области»</w:t>
      </w:r>
      <w:r w:rsidR="00FB5E8D" w:rsidRPr="000352B9">
        <w:rPr>
          <w:b w:val="0"/>
          <w:sz w:val="28"/>
          <w:szCs w:val="28"/>
        </w:rPr>
        <w:t>, подпунктом 53 пункта 10 Положения о</w:t>
      </w:r>
      <w:proofErr w:type="gramEnd"/>
      <w:r w:rsidR="00FB5E8D" w:rsidRPr="000352B9">
        <w:rPr>
          <w:b w:val="0"/>
          <w:sz w:val="28"/>
          <w:szCs w:val="28"/>
        </w:rPr>
        <w:t xml:space="preserve"> финансовом </w:t>
      </w:r>
      <w:proofErr w:type="gramStart"/>
      <w:r w:rsidR="00FB5E8D" w:rsidRPr="000352B9">
        <w:rPr>
          <w:b w:val="0"/>
          <w:sz w:val="28"/>
          <w:szCs w:val="28"/>
        </w:rPr>
        <w:t>управлении</w:t>
      </w:r>
      <w:proofErr w:type="gramEnd"/>
      <w:r w:rsidR="00FB5E8D" w:rsidRPr="000352B9">
        <w:rPr>
          <w:b w:val="0"/>
          <w:sz w:val="28"/>
          <w:szCs w:val="28"/>
        </w:rPr>
        <w:t xml:space="preserve"> администрации Шенкурского муниципального округа Архангельской области, утвержденного решением Собрания депутатов Шенкурского муниципального округа Архангельской облас</w:t>
      </w:r>
      <w:r w:rsidR="009A586D" w:rsidRPr="000352B9">
        <w:rPr>
          <w:b w:val="0"/>
          <w:sz w:val="28"/>
          <w:szCs w:val="28"/>
        </w:rPr>
        <w:t xml:space="preserve">ти от 22 декабря 2022 года </w:t>
      </w:r>
      <w:r w:rsidR="00B751DB">
        <w:rPr>
          <w:b w:val="0"/>
          <w:sz w:val="28"/>
          <w:szCs w:val="28"/>
        </w:rPr>
        <w:t xml:space="preserve">     </w:t>
      </w:r>
      <w:r w:rsidR="009A586D" w:rsidRPr="000352B9">
        <w:rPr>
          <w:b w:val="0"/>
          <w:sz w:val="28"/>
          <w:szCs w:val="28"/>
        </w:rPr>
        <w:t>№ 48</w:t>
      </w:r>
      <w:r w:rsidR="00447906" w:rsidRPr="000352B9">
        <w:rPr>
          <w:b w:val="0"/>
          <w:sz w:val="28"/>
          <w:szCs w:val="28"/>
        </w:rPr>
        <w:t>:</w:t>
      </w:r>
    </w:p>
    <w:p w:rsidR="009311C6" w:rsidRPr="00415C75" w:rsidRDefault="00447906" w:rsidP="00415C7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15C75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71516" w:rsidRPr="00415C7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914C2" w:rsidRPr="00415C75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Перечень и коды целевых </w:t>
      </w:r>
      <w:proofErr w:type="gramStart"/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статей расходов бюджета Шенкурского муниципа</w:t>
      </w:r>
      <w:r w:rsidR="007C1AAF">
        <w:rPr>
          <w:rFonts w:ascii="Times New Roman" w:hAnsi="Times New Roman" w:cs="Times New Roman"/>
          <w:b w:val="0"/>
          <w:sz w:val="28"/>
          <w:szCs w:val="28"/>
        </w:rPr>
        <w:t xml:space="preserve">льного округа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  <w:proofErr w:type="gramEnd"/>
      <w:r w:rsidR="00415C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>на 2025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 xml:space="preserve"> 2026 и 2027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15C75">
        <w:rPr>
          <w:rFonts w:ascii="Times New Roman" w:hAnsi="Times New Roman" w:cs="Times New Roman"/>
          <w:b w:val="0"/>
          <w:sz w:val="28"/>
          <w:szCs w:val="28"/>
        </w:rPr>
        <w:t>, утвержденные распоряжением Финансового управления администрации Шенкурского муниципального округа Архангел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>ьской области от 1 ноября 2024 года № 13</w:t>
      </w:r>
      <w:r w:rsidR="00415C75">
        <w:rPr>
          <w:rFonts w:ascii="Times New Roman" w:hAnsi="Times New Roman" w:cs="Times New Roman"/>
          <w:b w:val="0"/>
          <w:sz w:val="28"/>
          <w:szCs w:val="28"/>
        </w:rPr>
        <w:t>.</w:t>
      </w:r>
      <w:r w:rsidR="00EC0236">
        <w:rPr>
          <w:b w:val="0"/>
          <w:sz w:val="28"/>
          <w:szCs w:val="28"/>
        </w:rPr>
        <w:t xml:space="preserve">          </w:t>
      </w:r>
    </w:p>
    <w:p w:rsidR="00395A92" w:rsidRPr="000352B9" w:rsidRDefault="00471516" w:rsidP="0038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46B5" w:rsidRPr="000352B9">
        <w:rPr>
          <w:sz w:val="28"/>
          <w:szCs w:val="28"/>
        </w:rPr>
        <w:t>2</w:t>
      </w:r>
      <w:r w:rsidR="003857FA" w:rsidRPr="000352B9">
        <w:rPr>
          <w:sz w:val="28"/>
          <w:szCs w:val="28"/>
        </w:rPr>
        <w:t xml:space="preserve">. Настоящее распоряжение </w:t>
      </w:r>
      <w:r w:rsidR="003857FA" w:rsidRPr="00EE49B4">
        <w:rPr>
          <w:sz w:val="28"/>
          <w:szCs w:val="28"/>
        </w:rPr>
        <w:t xml:space="preserve">вступает в </w:t>
      </w:r>
      <w:r w:rsidR="00F56C08">
        <w:rPr>
          <w:sz w:val="28"/>
          <w:szCs w:val="28"/>
        </w:rPr>
        <w:t>силу с 1 января 2025 года</w:t>
      </w:r>
      <w:r w:rsidR="005F46B5" w:rsidRPr="00EE49B4">
        <w:rPr>
          <w:sz w:val="28"/>
          <w:szCs w:val="28"/>
        </w:rPr>
        <w:t>.</w:t>
      </w:r>
    </w:p>
    <w:p w:rsidR="00F92D4B" w:rsidRDefault="00F92D4B" w:rsidP="00ED3AEC">
      <w:pPr>
        <w:jc w:val="both"/>
        <w:rPr>
          <w:color w:val="E36C0A" w:themeColor="accent6" w:themeShade="BF"/>
          <w:sz w:val="26"/>
          <w:szCs w:val="26"/>
        </w:rPr>
      </w:pPr>
    </w:p>
    <w:p w:rsidR="00EE49B4" w:rsidRPr="00100F37" w:rsidRDefault="00EE49B4" w:rsidP="00024222">
      <w:pPr>
        <w:jc w:val="both"/>
        <w:rPr>
          <w:sz w:val="28"/>
          <w:szCs w:val="28"/>
        </w:rPr>
      </w:pPr>
    </w:p>
    <w:p w:rsidR="00F56C08" w:rsidRDefault="00F56C08" w:rsidP="00F56C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исполняющий</w:t>
      </w:r>
    </w:p>
    <w:p w:rsidR="00F56C08" w:rsidRPr="000352B9" w:rsidRDefault="00F56C08" w:rsidP="00F56C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полномочия н</w:t>
      </w:r>
      <w:r w:rsidRPr="000352B9">
        <w:rPr>
          <w:b/>
          <w:sz w:val="28"/>
          <w:szCs w:val="28"/>
        </w:rPr>
        <w:t>ачальник</w:t>
      </w:r>
      <w:r>
        <w:rPr>
          <w:b/>
          <w:sz w:val="28"/>
          <w:szCs w:val="28"/>
        </w:rPr>
        <w:t>а</w:t>
      </w:r>
      <w:r w:rsidRPr="000352B9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                            </w:t>
      </w:r>
      <w:r w:rsidR="00506B15"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О.П.Павлюковец</w:t>
      </w:r>
      <w:proofErr w:type="spellEnd"/>
    </w:p>
    <w:p w:rsidR="004E5EAE" w:rsidRDefault="004E5EA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372C8E" w:rsidRDefault="00372C8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372C8E" w:rsidRDefault="00372C8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372C8E" w:rsidRDefault="00372C8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372C8E" w:rsidRDefault="00372C8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372C8E" w:rsidRDefault="00372C8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56087A" w:rsidRPr="00363CAC" w:rsidRDefault="0056087A" w:rsidP="0056087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</w:t>
      </w:r>
      <w:r w:rsidR="00131423">
        <w:rPr>
          <w:sz w:val="28"/>
          <w:szCs w:val="28"/>
        </w:rPr>
        <w:t xml:space="preserve"> </w:t>
      </w:r>
      <w:r w:rsidRPr="00363CAC">
        <w:rPr>
          <w:sz w:val="28"/>
          <w:szCs w:val="28"/>
        </w:rPr>
        <w:t>УТВЕРЖДЕН</w:t>
      </w:r>
      <w:r w:rsidR="00A53C0B">
        <w:rPr>
          <w:sz w:val="28"/>
          <w:szCs w:val="28"/>
        </w:rPr>
        <w:t>Ы</w:t>
      </w:r>
    </w:p>
    <w:p w:rsidR="0056087A" w:rsidRPr="00363CAC" w:rsidRDefault="00A53C0B" w:rsidP="0056087A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56087A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56087A" w:rsidRPr="00363CAC">
        <w:rPr>
          <w:sz w:val="28"/>
          <w:szCs w:val="28"/>
        </w:rPr>
        <w:t xml:space="preserve"> Архангельской области</w:t>
      </w:r>
    </w:p>
    <w:p w:rsidR="0056087A" w:rsidRPr="00363CAC" w:rsidRDefault="0056087A" w:rsidP="0056087A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860DC7">
        <w:rPr>
          <w:sz w:val="28"/>
          <w:szCs w:val="28"/>
        </w:rPr>
        <w:t xml:space="preserve">от </w:t>
      </w:r>
      <w:r w:rsidR="00372C8E">
        <w:rPr>
          <w:sz w:val="28"/>
          <w:szCs w:val="28"/>
        </w:rPr>
        <w:t>28 декабря</w:t>
      </w:r>
      <w:r w:rsidRPr="00860DC7">
        <w:rPr>
          <w:sz w:val="28"/>
          <w:szCs w:val="28"/>
        </w:rPr>
        <w:t xml:space="preserve"> 2</w:t>
      </w:r>
      <w:r w:rsidR="00860DC7" w:rsidRPr="00860DC7">
        <w:rPr>
          <w:sz w:val="28"/>
          <w:szCs w:val="28"/>
        </w:rPr>
        <w:t xml:space="preserve">024 г. </w:t>
      </w:r>
      <w:r w:rsidR="00506B15">
        <w:rPr>
          <w:sz w:val="28"/>
          <w:szCs w:val="28"/>
        </w:rPr>
        <w:t>№ 20</w:t>
      </w:r>
    </w:p>
    <w:p w:rsidR="0056087A" w:rsidRPr="00EB4B5C" w:rsidRDefault="0056087A" w:rsidP="0078744B">
      <w:pPr>
        <w:widowControl w:val="0"/>
        <w:autoSpaceDE w:val="0"/>
        <w:autoSpaceDN w:val="0"/>
        <w:adjustRightInd w:val="0"/>
        <w:ind w:left="4248" w:firstLine="612"/>
        <w:jc w:val="both"/>
        <w:rPr>
          <w:sz w:val="28"/>
          <w:szCs w:val="28"/>
        </w:rPr>
      </w:pPr>
      <w:r w:rsidRPr="00363CAC">
        <w:rPr>
          <w:sz w:val="28"/>
          <w:szCs w:val="28"/>
        </w:rPr>
        <w:t xml:space="preserve">          </w:t>
      </w:r>
    </w:p>
    <w:p w:rsidR="0056087A" w:rsidRPr="00363CAC" w:rsidRDefault="0056087A" w:rsidP="0056087A">
      <w:pPr>
        <w:pStyle w:val="ConsPlusTitle"/>
        <w:rPr>
          <w:sz w:val="28"/>
          <w:szCs w:val="28"/>
        </w:rPr>
      </w:pPr>
    </w:p>
    <w:p w:rsidR="007C1AAF" w:rsidRDefault="007C1AAF" w:rsidP="005608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C1AAF" w:rsidRDefault="000A64A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которые вносятся в П</w:t>
      </w:r>
      <w:r w:rsidR="007C1AAF">
        <w:rPr>
          <w:rFonts w:ascii="Times New Roman" w:hAnsi="Times New Roman" w:cs="Times New Roman"/>
          <w:sz w:val="28"/>
          <w:szCs w:val="28"/>
        </w:rPr>
        <w:t xml:space="preserve">еречень и коды </w:t>
      </w:r>
      <w:r w:rsidR="0056087A" w:rsidRPr="003B57C3">
        <w:rPr>
          <w:rFonts w:ascii="Times New Roman" w:hAnsi="Times New Roman" w:cs="Times New Roman"/>
          <w:sz w:val="28"/>
          <w:szCs w:val="28"/>
        </w:rPr>
        <w:t>цел</w:t>
      </w:r>
      <w:r w:rsidR="003B57C3">
        <w:rPr>
          <w:rFonts w:ascii="Times New Roman" w:hAnsi="Times New Roman" w:cs="Times New Roman"/>
          <w:sz w:val="28"/>
          <w:szCs w:val="28"/>
        </w:rPr>
        <w:t>евых статей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Шенкурского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 w:rsidR="00F92D4B">
        <w:rPr>
          <w:rFonts w:ascii="Times New Roman" w:hAnsi="Times New Roman" w:cs="Times New Roman"/>
          <w:sz w:val="28"/>
          <w:szCs w:val="28"/>
        </w:rPr>
        <w:t>на 2025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="0056087A" w:rsidRPr="003B57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56087A" w:rsidRDefault="00F92D4B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период 2026 и 2027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Перечень и коды целевых </w:t>
      </w:r>
      <w:proofErr w:type="gramStart"/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статей расходов </w:t>
      </w:r>
      <w:r>
        <w:rPr>
          <w:rFonts w:ascii="Times New Roman" w:hAnsi="Times New Roman" w:cs="Times New Roman"/>
          <w:b w:val="0"/>
          <w:sz w:val="28"/>
          <w:szCs w:val="28"/>
        </w:rPr>
        <w:t>бюджета Шенкурского муниципального окру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>га Архангельской области</w:t>
      </w:r>
      <w:proofErr w:type="gramEnd"/>
      <w:r w:rsidR="00F92D4B">
        <w:rPr>
          <w:rFonts w:ascii="Times New Roman" w:hAnsi="Times New Roman" w:cs="Times New Roman"/>
          <w:b w:val="0"/>
          <w:sz w:val="28"/>
          <w:szCs w:val="28"/>
        </w:rPr>
        <w:t xml:space="preserve"> на 2025 год и на плановый период 2026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>27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 изложить в следующей редакции:</w:t>
      </w:r>
    </w:p>
    <w:p w:rsidR="00274DE0" w:rsidRDefault="00274DE0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4DE0" w:rsidRPr="00363CAC" w:rsidRDefault="00274DE0" w:rsidP="00274D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«</w:t>
      </w:r>
      <w:r w:rsidRPr="00363CAC">
        <w:rPr>
          <w:sz w:val="28"/>
          <w:szCs w:val="28"/>
        </w:rPr>
        <w:t>УТВЕРЖДЕН</w:t>
      </w:r>
    </w:p>
    <w:p w:rsidR="00274DE0" w:rsidRPr="00363CAC" w:rsidRDefault="00BE7EE7" w:rsidP="00274DE0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274DE0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274DE0" w:rsidRPr="00363CAC">
        <w:rPr>
          <w:sz w:val="28"/>
          <w:szCs w:val="28"/>
        </w:rPr>
        <w:t xml:space="preserve"> Архангельской области</w:t>
      </w:r>
    </w:p>
    <w:p w:rsidR="00274DE0" w:rsidRPr="00363CAC" w:rsidRDefault="00274DE0" w:rsidP="00274DE0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363CAC">
        <w:rPr>
          <w:sz w:val="28"/>
          <w:szCs w:val="28"/>
        </w:rPr>
        <w:t xml:space="preserve">от </w:t>
      </w:r>
      <w:r w:rsidR="00F92D4B">
        <w:rPr>
          <w:sz w:val="28"/>
          <w:szCs w:val="28"/>
        </w:rPr>
        <w:t>1 ноября</w:t>
      </w:r>
      <w:r>
        <w:rPr>
          <w:sz w:val="28"/>
          <w:szCs w:val="28"/>
        </w:rPr>
        <w:t xml:space="preserve"> </w:t>
      </w:r>
      <w:r w:rsidRPr="00363CAC">
        <w:rPr>
          <w:sz w:val="28"/>
          <w:szCs w:val="28"/>
        </w:rPr>
        <w:t>20</w:t>
      </w:r>
      <w:r w:rsidR="00F92D4B">
        <w:rPr>
          <w:sz w:val="28"/>
          <w:szCs w:val="28"/>
        </w:rPr>
        <w:t>24</w:t>
      </w:r>
      <w:r w:rsidRPr="00363CAC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363CAC">
        <w:rPr>
          <w:sz w:val="28"/>
          <w:szCs w:val="28"/>
        </w:rPr>
        <w:t xml:space="preserve"> № </w:t>
      </w:r>
      <w:r w:rsidR="00F92D4B">
        <w:rPr>
          <w:sz w:val="28"/>
          <w:szCs w:val="28"/>
        </w:rPr>
        <w:t>13</w:t>
      </w: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Pr="00D86B4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>ПЕРЕЧЕНЬ И КОДЫ</w:t>
      </w:r>
    </w:p>
    <w:p w:rsidR="006B273B" w:rsidRPr="00D86B4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 xml:space="preserve">целевых статей расходов бюджета Шенкурского </w:t>
      </w:r>
    </w:p>
    <w:p w:rsidR="006B273B" w:rsidRPr="00D86B4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</w:t>
      </w:r>
    </w:p>
    <w:p w:rsidR="006B273B" w:rsidRPr="00D86B4B" w:rsidRDefault="00F92D4B" w:rsidP="006B273B">
      <w:pPr>
        <w:pStyle w:val="ConsPlusTitle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>на 2025 год и на плановый период 2026 и 2027</w:t>
      </w:r>
      <w:r w:rsidR="006B273B" w:rsidRPr="00D86B4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11D9B" w:rsidRPr="00D86B4B" w:rsidRDefault="00B11D9B" w:rsidP="004B6EE4">
      <w:pPr>
        <w:pStyle w:val="ConsPlusNormal"/>
        <w:tabs>
          <w:tab w:val="left" w:pos="1134"/>
        </w:tabs>
        <w:rPr>
          <w:bCs/>
        </w:rPr>
      </w:pPr>
    </w:p>
    <w:tbl>
      <w:tblPr>
        <w:tblW w:w="9370" w:type="dxa"/>
        <w:tblInd w:w="94" w:type="dxa"/>
        <w:tblLook w:val="04A0"/>
      </w:tblPr>
      <w:tblGrid>
        <w:gridCol w:w="1999"/>
        <w:gridCol w:w="7371"/>
      </w:tblGrid>
      <w:tr w:rsidR="00F33070" w:rsidRPr="00D86B4B" w:rsidTr="00E21942">
        <w:trPr>
          <w:trHeight w:val="439"/>
          <w:tblHeader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bookmarkStart w:id="0" w:name="RANGE!A7:B235"/>
            <w:r w:rsidRPr="00D86B4B">
              <w:rPr>
                <w:sz w:val="28"/>
                <w:szCs w:val="28"/>
              </w:rPr>
              <w:t>Целевая статья</w:t>
            </w:r>
            <w:bookmarkEnd w:id="0"/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Наименование</w:t>
            </w:r>
          </w:p>
        </w:tc>
      </w:tr>
      <w:tr w:rsidR="00F33070" w:rsidRPr="00D86B4B" w:rsidTr="00E21942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</w:p>
        </w:tc>
      </w:tr>
      <w:tr w:rsidR="00F33070" w:rsidRPr="00D86B4B" w:rsidTr="00E21942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</w:p>
        </w:tc>
      </w:tr>
      <w:tr w:rsidR="00F33070" w:rsidRPr="00D86B4B" w:rsidTr="00E21942">
        <w:trPr>
          <w:trHeight w:val="293"/>
          <w:tblHeader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D86B4B" w:rsidRDefault="00F33070" w:rsidP="00E21942">
            <w:pPr>
              <w:jc w:val="center"/>
            </w:pPr>
            <w:r w:rsidRPr="00D86B4B"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D86B4B" w:rsidRDefault="00F33070" w:rsidP="00E21942">
            <w:pPr>
              <w:jc w:val="center"/>
            </w:pPr>
            <w:r w:rsidRPr="00D86B4B">
              <w:t>2</w:t>
            </w:r>
          </w:p>
        </w:tc>
      </w:tr>
      <w:tr w:rsidR="00F33070" w:rsidRPr="00D86B4B" w:rsidTr="00E21942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системы образования Шенкурского муниципального округа"</w:t>
            </w:r>
          </w:p>
        </w:tc>
      </w:tr>
      <w:tr w:rsidR="00F33070" w:rsidRPr="00D86B4B" w:rsidTr="00E21942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"Развитие дошкольного, общего и дополнительного образования детей в Шенкурском муниципальном округе"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F33070" w:rsidRPr="00D86B4B" w:rsidTr="00E21942">
        <w:trPr>
          <w:trHeight w:val="86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01 1 00 87060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</w:tr>
      <w:tr w:rsidR="00F33070" w:rsidRPr="00D86B4B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00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Реализация образовательных программ</w:t>
            </w:r>
          </w:p>
        </w:tc>
      </w:tr>
      <w:tr w:rsidR="00F33070" w:rsidRPr="00D86B4B" w:rsidTr="00E21942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00 Л8650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Компенсация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</w:tr>
      <w:tr w:rsidR="00F33070" w:rsidRPr="00D86B4B" w:rsidTr="00E21942">
        <w:trPr>
          <w:trHeight w:val="162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00 Э4660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proofErr w:type="gramStart"/>
            <w:r w:rsidRPr="00D86B4B">
              <w:rPr>
                <w:sz w:val="28"/>
                <w:szCs w:val="28"/>
              </w:rPr>
              <w:t>Обеспечение мероприятий по организации предоставления дополнительных мер социальной поддержки семьям граждан, принимающих (принимавших) участие в специальной военной операции, в виде бесплатного горячего питания обучающихся по образовательным программам основного общего и среднего общего образования в муниципальных образовательных организациях, бесплатного посещения обучающимися занятий по дополнительным общеобразовательным программам, реализуемым на платной основе муниципальными образовательными организациями, а так же бесплатного присмотра и ухода за</w:t>
            </w:r>
            <w:proofErr w:type="gramEnd"/>
            <w:r w:rsidRPr="00D86B4B">
              <w:rPr>
                <w:sz w:val="28"/>
                <w:szCs w:val="28"/>
              </w:rPr>
              <w:t xml:space="preserve"> детьми, посещающими муниципальные образовательные организации, реализующие программы дошкольного образования, или группы продленного дня в общеобразовательных организациях</w:t>
            </w:r>
          </w:p>
        </w:tc>
      </w:tr>
      <w:tr w:rsidR="00F33070" w:rsidRPr="00D86B4B" w:rsidTr="00E21942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00 L304</w:t>
            </w:r>
            <w:r w:rsidR="00BA605A" w:rsidRPr="00D86B4B">
              <w:rPr>
                <w:sz w:val="28"/>
                <w:szCs w:val="28"/>
              </w:rPr>
              <w:t>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proofErr w:type="gramStart"/>
            <w:r w:rsidRPr="00D86B4B">
              <w:rPr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End"/>
          </w:p>
        </w:tc>
      </w:tr>
      <w:tr w:rsidR="00F33070" w:rsidRPr="00D86B4B" w:rsidTr="00E21942">
        <w:trPr>
          <w:trHeight w:val="92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00 S8330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proofErr w:type="gramStart"/>
            <w:r w:rsidRPr="00D86B4B">
              <w:rPr>
                <w:sz w:val="28"/>
                <w:szCs w:val="28"/>
              </w:rPr>
              <w:t xml:space="preserve"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 </w:t>
            </w:r>
            <w:proofErr w:type="gramEnd"/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01 1 01 00000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Мероприятие "Обеспечение </w:t>
            </w:r>
            <w:proofErr w:type="gramStart"/>
            <w:r w:rsidRPr="00D86B4B">
              <w:rPr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D86B4B">
              <w:rPr>
                <w:sz w:val="28"/>
                <w:szCs w:val="28"/>
              </w:rPr>
              <w:t>"</w:t>
            </w:r>
          </w:p>
        </w:tc>
      </w:tr>
      <w:tr w:rsidR="00F33070" w:rsidRPr="00D86B4B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01 1 01 80100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01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Реализация образовательных программ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Ю</w:t>
            </w:r>
            <w:proofErr w:type="gramStart"/>
            <w:r w:rsidRPr="00D86B4B">
              <w:rPr>
                <w:sz w:val="28"/>
                <w:szCs w:val="28"/>
              </w:rPr>
              <w:t>6</w:t>
            </w:r>
            <w:proofErr w:type="gramEnd"/>
            <w:r w:rsidRPr="00D86B4B">
              <w:rPr>
                <w:sz w:val="28"/>
                <w:szCs w:val="28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Федеральный проект "Педагоги и наставники"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1 Ю</w:t>
            </w:r>
            <w:proofErr w:type="gramStart"/>
            <w:r w:rsidRPr="00D86B4B">
              <w:rPr>
                <w:sz w:val="28"/>
                <w:szCs w:val="28"/>
              </w:rPr>
              <w:t>6</w:t>
            </w:r>
            <w:proofErr w:type="gramEnd"/>
            <w:r w:rsidRPr="00D86B4B">
              <w:rPr>
                <w:sz w:val="28"/>
                <w:szCs w:val="28"/>
              </w:rPr>
              <w:t xml:space="preserve"> 51792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Проведение мероприятий по обеспечению деятельности советников директора по воспитанию и взаимодействию с </w:t>
            </w:r>
            <w:r w:rsidRPr="00D86B4B">
              <w:rPr>
                <w:sz w:val="28"/>
                <w:szCs w:val="28"/>
              </w:rPr>
              <w:lastRenderedPageBreak/>
              <w:t xml:space="preserve">детскими общественными объединениями в общеобразовательных организациях </w:t>
            </w:r>
          </w:p>
        </w:tc>
      </w:tr>
      <w:tr w:rsidR="00E64DD1" w:rsidRPr="00D86B4B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DD1" w:rsidRPr="00D86B4B" w:rsidRDefault="00E64DD1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01 1 Ю</w:t>
            </w:r>
            <w:proofErr w:type="gramStart"/>
            <w:r w:rsidRPr="00D86B4B">
              <w:rPr>
                <w:sz w:val="28"/>
                <w:szCs w:val="28"/>
              </w:rPr>
              <w:t>6</w:t>
            </w:r>
            <w:proofErr w:type="gramEnd"/>
            <w:r w:rsidRPr="00D86B4B">
              <w:rPr>
                <w:sz w:val="28"/>
                <w:szCs w:val="28"/>
              </w:rPr>
              <w:t xml:space="preserve"> 53032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DD1" w:rsidRPr="00D86B4B" w:rsidRDefault="00E64DD1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 образовательные программы  начального общего 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F33070" w:rsidRPr="00D86B4B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«Совершенствование системы предоставления услуг в сфере образования Шенкурского муниципального  округа»</w:t>
            </w:r>
          </w:p>
        </w:tc>
      </w:tr>
      <w:tr w:rsidR="00F33070" w:rsidRPr="00D86B4B" w:rsidTr="00E21942">
        <w:trPr>
          <w:trHeight w:val="65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2 00 Л8390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Возмещение расходов, связанных с реализацией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 в сельских населенных пунктах, рабочих поселках (поселках городского типа)</w:t>
            </w:r>
          </w:p>
        </w:tc>
      </w:tr>
      <w:tr w:rsidR="00F33070" w:rsidRPr="00D86B4B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2 00 S6980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Обеспечение условий для развития кадрового потенциала муниципальных образовательных организаций в Архангельской области</w:t>
            </w:r>
          </w:p>
        </w:tc>
      </w:tr>
      <w:tr w:rsidR="00F33070" w:rsidRPr="00D86B4B" w:rsidTr="00E21942">
        <w:trPr>
          <w:trHeight w:val="143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2 00 S8240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Частичное возмещение расходов по предоставлению </w:t>
            </w:r>
            <w:proofErr w:type="gramStart"/>
            <w:r w:rsidRPr="00D86B4B">
              <w:rPr>
                <w:sz w:val="28"/>
                <w:szCs w:val="28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Pr="00D86B4B">
              <w:rPr>
                <w:sz w:val="28"/>
                <w:szCs w:val="28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на территории Архангельской области</w:t>
            </w:r>
          </w:p>
        </w:tc>
      </w:tr>
      <w:tr w:rsidR="00F33070" w:rsidRPr="00D86B4B" w:rsidTr="00E21942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"Развитие системы отдыха и оздоровления детей в Шенкурском муниципальном округе"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01 3 00 84020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Мероприятия по проведению оздоровительной кампании детей </w:t>
            </w:r>
          </w:p>
        </w:tc>
      </w:tr>
      <w:tr w:rsidR="00F33070" w:rsidRPr="00D86B4B" w:rsidTr="00E21942">
        <w:trPr>
          <w:trHeight w:val="90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01 3 00 Л8320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государственных полномочий по финансовому обеспечению оплаты стоимости питания детей в организациях отдыха детей и их оздоровления с дневным пребыванием детей в каникулярное время</w:t>
            </w:r>
          </w:p>
        </w:tc>
      </w:tr>
      <w:tr w:rsidR="00F33070" w:rsidRPr="00D86B4B" w:rsidTr="00E21942">
        <w:trPr>
          <w:trHeight w:val="68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культуры и туризма Шенкурского муниципального округа"</w:t>
            </w:r>
          </w:p>
        </w:tc>
      </w:tr>
      <w:tr w:rsidR="00F33070" w:rsidRPr="00D86B4B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Подпрограмма "Развитие культуры Шенкурского </w:t>
            </w:r>
            <w:r w:rsidRPr="00D86B4B">
              <w:rPr>
                <w:sz w:val="28"/>
                <w:szCs w:val="28"/>
              </w:rPr>
              <w:lastRenderedPageBreak/>
              <w:t>муниципального округа"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02 1 00 80100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F33070" w:rsidRPr="00D86B4B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02 1 00 80420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F33070" w:rsidRPr="00D86B4B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02 1 00 80480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1 00 L5198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Государственная поддержка отрасли культуры (реализация мероприятий по модернизации библиотек в части комплектования книжных фондов муниципальных библиотек)</w:t>
            </w:r>
          </w:p>
        </w:tc>
      </w:tr>
      <w:tr w:rsidR="00F33070" w:rsidRPr="00D86B4B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"Развитие туризма в Шенкурском муниципальном округе"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02 2 00 80400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сфере культуры и искусства</w:t>
            </w:r>
          </w:p>
        </w:tc>
      </w:tr>
      <w:tr w:rsidR="00F33070" w:rsidRPr="00D86B4B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"Повышение пожарной безопасности в муниципальных учреждениях культуры, антитеррористическая защищенность объектов культуры"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02 3 00 80100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F33070" w:rsidRPr="00D86B4B" w:rsidTr="00E21942">
        <w:trPr>
          <w:trHeight w:val="51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02 3 00 80110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D86B4B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F33070" w:rsidRPr="00D86B4B" w:rsidTr="00E21942">
        <w:trPr>
          <w:trHeight w:val="92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жилищной, коммунальной и инженерной инфраструктуры и повышение экологической безопасности на территории Шенкурского муниципального округа"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03 0 00 80600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жилищного хозяйства</w:t>
            </w:r>
          </w:p>
        </w:tc>
      </w:tr>
      <w:tr w:rsidR="00F33070" w:rsidRPr="00D86B4B" w:rsidTr="00E21942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03 0 00 80610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F33070" w:rsidRPr="00D86B4B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03 0 00 80620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F33070" w:rsidRPr="00D86B4B" w:rsidTr="00E21942">
        <w:trPr>
          <w:trHeight w:val="2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03 0 00 83300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Взносы на капитальный ремонт общего имущества в многоквартирных домах</w:t>
            </w:r>
          </w:p>
        </w:tc>
      </w:tr>
      <w:tr w:rsidR="00F33070" w:rsidRPr="00D86B4B" w:rsidTr="00E21942">
        <w:trPr>
          <w:trHeight w:val="2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03 0 00 83320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Организация уличного освещения</w:t>
            </w:r>
          </w:p>
        </w:tc>
      </w:tr>
      <w:tr w:rsidR="00F33070" w:rsidRPr="00D86B4B" w:rsidTr="00E21942">
        <w:trPr>
          <w:trHeight w:val="8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физической культуры, спорта и повышение эффективности реализации молодежной политики в Шенкурском муниципальном округе"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04 1 00 00000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"Развитие физической культуры и спорта в Шенкурском муниципальном округе"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04 1 00 85410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физической культуры и спорта</w:t>
            </w:r>
          </w:p>
        </w:tc>
      </w:tr>
      <w:tr w:rsidR="00F33070" w:rsidRPr="00D86B4B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04 2 00 00000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"Молодёжь Шенкурского муниципального округа"</w:t>
            </w:r>
          </w:p>
        </w:tc>
      </w:tr>
      <w:tr w:rsidR="00F33070" w:rsidRPr="00D86B4B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04 2 00 80420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F33070" w:rsidRPr="00D86B4B" w:rsidTr="00E21942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"Профилактика безнадзорности и правонарушений среди несовершеннолетних в Шенкурском муниципальном округе"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05 0 00 80450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образования</w:t>
            </w:r>
          </w:p>
        </w:tc>
      </w:tr>
      <w:tr w:rsidR="00F33070" w:rsidRPr="00D86B4B" w:rsidTr="00E21942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05 0 00 80480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F33070" w:rsidRPr="00D86B4B" w:rsidTr="00E21942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дорожного хозяйства и транспортной системы в Шенкурском муниципальном округе"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06 0 00 9Д010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Капитальный ремонт, ремонт и содержание автомобильных дорог общего пользования  местного значения  в границах муниципального округа</w:t>
            </w:r>
          </w:p>
        </w:tc>
      </w:tr>
      <w:tr w:rsidR="00F33070" w:rsidRPr="00D86B4B" w:rsidTr="00E21942">
        <w:trPr>
          <w:trHeight w:val="90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"Энергосбережение и повышение энергетической эффективности Шенкурского муниципального округа"</w:t>
            </w:r>
          </w:p>
        </w:tc>
      </w:tr>
      <w:tr w:rsidR="00F33070" w:rsidRPr="00D86B4B" w:rsidTr="00E21942">
        <w:trPr>
          <w:trHeight w:val="65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07 0 00 80110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D86B4B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F33070" w:rsidRPr="00D86B4B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07 0 00 80610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F33070" w:rsidRPr="00D86B4B" w:rsidTr="00E21942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07 0 00 81400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"Формирование современной городской среды Шенкурского муниципального округа"</w:t>
            </w:r>
          </w:p>
        </w:tc>
      </w:tr>
      <w:tr w:rsidR="00F33070" w:rsidRPr="00D86B4B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08 1 00 00000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Подпрограмма "Формирование современной городской среды Шенкурского муниципального округа" </w:t>
            </w:r>
          </w:p>
        </w:tc>
      </w:tr>
      <w:tr w:rsidR="00F33070" w:rsidRPr="00D86B4B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  <w:lang w:val="en-US"/>
              </w:rPr>
            </w:pPr>
            <w:r w:rsidRPr="00D86B4B">
              <w:rPr>
                <w:sz w:val="28"/>
                <w:szCs w:val="28"/>
              </w:rPr>
              <w:t xml:space="preserve">08 1 00 </w:t>
            </w:r>
            <w:r w:rsidRPr="00D86B4B">
              <w:rPr>
                <w:sz w:val="28"/>
                <w:szCs w:val="28"/>
                <w:lang w:val="en-US"/>
              </w:rPr>
              <w:t>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F33070" w:rsidRPr="00D86B4B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08 1 И</w:t>
            </w:r>
            <w:proofErr w:type="gramStart"/>
            <w:r w:rsidRPr="00D86B4B">
              <w:rPr>
                <w:sz w:val="28"/>
                <w:szCs w:val="28"/>
              </w:rPr>
              <w:t>4</w:t>
            </w:r>
            <w:proofErr w:type="gramEnd"/>
            <w:r w:rsidRPr="00D86B4B">
              <w:rPr>
                <w:sz w:val="28"/>
                <w:szCs w:val="28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</w:tr>
      <w:tr w:rsidR="00F33070" w:rsidRPr="00D86B4B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08 1 И</w:t>
            </w:r>
            <w:proofErr w:type="gramStart"/>
            <w:r w:rsidRPr="00D86B4B">
              <w:rPr>
                <w:sz w:val="28"/>
                <w:szCs w:val="28"/>
              </w:rPr>
              <w:t>4</w:t>
            </w:r>
            <w:proofErr w:type="gramEnd"/>
            <w:r w:rsidRPr="00D86B4B">
              <w:rPr>
                <w:sz w:val="28"/>
                <w:szCs w:val="28"/>
              </w:rPr>
              <w:t xml:space="preserve"> 55551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Реализация программ формирования современной </w:t>
            </w:r>
            <w:r w:rsidRPr="00D86B4B">
              <w:rPr>
                <w:sz w:val="28"/>
                <w:szCs w:val="28"/>
              </w:rPr>
              <w:lastRenderedPageBreak/>
              <w:t>городской среды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08 2 00 00000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"Охрана окружающей среды и безопасного обращения с отходами производства и потребления Шенкурского муниципального округа"</w:t>
            </w:r>
          </w:p>
        </w:tc>
      </w:tr>
      <w:tr w:rsidR="00F33070" w:rsidRPr="00D86B4B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08 2 00 86650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Содержание мест (площадок) накопления твердых коммунальных отходов 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08 2 00 86740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Реализация мероприятий в сфере обращения с отходами производства и потребления, в том числе с твердыми коммунальными отходами (бюджет округа)</w:t>
            </w:r>
          </w:p>
        </w:tc>
      </w:tr>
      <w:tr w:rsidR="00F33070" w:rsidRPr="00D86B4B" w:rsidTr="00E21942">
        <w:trPr>
          <w:trHeight w:val="87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09 0 00 00000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территориального общественного самоуправления в Шенкурском муниципальном округе"</w:t>
            </w:r>
          </w:p>
        </w:tc>
      </w:tr>
      <w:tr w:rsidR="00F33070" w:rsidRPr="00D86B4B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Муниципальная программа Шенкурского муниципального округа Архангельской области "Чистая вода" 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 "Комплексное развитие сельских территорий Шенкурского муниципального округа"</w:t>
            </w:r>
          </w:p>
        </w:tc>
      </w:tr>
      <w:tr w:rsidR="00F33070" w:rsidRPr="00D86B4B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11 0 00 L576Л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"Поддержка и развитие агропромышленного комплекса Шенкурского муниципального округа"</w:t>
            </w:r>
          </w:p>
        </w:tc>
      </w:tr>
      <w:tr w:rsidR="00F33070" w:rsidRPr="00D86B4B" w:rsidTr="00E21942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12 0 00 L5991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Подготовка проектов межевания земельных участков и проведение кадастровых работ</w:t>
            </w:r>
          </w:p>
        </w:tc>
      </w:tr>
      <w:tr w:rsidR="00F33070" w:rsidRPr="00D86B4B" w:rsidTr="00E21942">
        <w:trPr>
          <w:trHeight w:val="14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4A21DB" w:rsidRDefault="00F33070" w:rsidP="00E21942">
            <w:pPr>
              <w:jc w:val="center"/>
              <w:rPr>
                <w:sz w:val="28"/>
                <w:szCs w:val="28"/>
              </w:rPr>
            </w:pPr>
            <w:r w:rsidRPr="004A21DB">
              <w:rPr>
                <w:sz w:val="28"/>
                <w:szCs w:val="28"/>
              </w:rPr>
              <w:t>13 0 00 00000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4A21DB" w:rsidRDefault="00F33070" w:rsidP="00E21942">
            <w:pPr>
              <w:rPr>
                <w:sz w:val="28"/>
                <w:szCs w:val="28"/>
              </w:rPr>
            </w:pPr>
            <w:r w:rsidRPr="004A21D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</w:t>
            </w:r>
            <w:r w:rsidR="00E64DD1" w:rsidRPr="004A21DB">
              <w:rPr>
                <w:sz w:val="28"/>
                <w:szCs w:val="28"/>
              </w:rPr>
              <w:t>ого округа</w:t>
            </w:r>
            <w:r w:rsidRPr="004A21DB">
              <w:rPr>
                <w:sz w:val="28"/>
                <w:szCs w:val="28"/>
              </w:rPr>
              <w:t>"</w:t>
            </w:r>
          </w:p>
        </w:tc>
      </w:tr>
      <w:tr w:rsidR="00F33070" w:rsidRPr="00D86B4B" w:rsidTr="00E21942">
        <w:trPr>
          <w:trHeight w:val="24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"Ремонт источников наружного противопожарного водоснабжения, обеспечение пожарной безопасности"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13 1 00 80110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D86B4B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4A21DB" w:rsidRDefault="00F33070" w:rsidP="00E21942">
            <w:pPr>
              <w:jc w:val="center"/>
              <w:rPr>
                <w:sz w:val="28"/>
                <w:szCs w:val="28"/>
              </w:rPr>
            </w:pPr>
            <w:r w:rsidRPr="004A21DB">
              <w:rPr>
                <w:sz w:val="28"/>
                <w:szCs w:val="28"/>
              </w:rPr>
              <w:t>13 1 00 S6630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4A21DB" w:rsidRDefault="00BD1B8D" w:rsidP="00BD1B8D">
            <w:pPr>
              <w:rPr>
                <w:sz w:val="28"/>
                <w:szCs w:val="28"/>
              </w:rPr>
            </w:pPr>
            <w:r w:rsidRPr="004A21DB">
              <w:rPr>
                <w:sz w:val="28"/>
                <w:szCs w:val="28"/>
              </w:rPr>
              <w:t>Реализация мероприятий по оборудованию</w:t>
            </w:r>
            <w:r w:rsidR="00F33070" w:rsidRPr="004A21DB">
              <w:rPr>
                <w:sz w:val="28"/>
                <w:szCs w:val="28"/>
              </w:rPr>
              <w:t xml:space="preserve"> источников </w:t>
            </w:r>
            <w:r w:rsidR="00F33070" w:rsidRPr="004A21DB">
              <w:rPr>
                <w:sz w:val="28"/>
                <w:szCs w:val="28"/>
              </w:rPr>
              <w:lastRenderedPageBreak/>
              <w:t>наружного противопожарного водоснабжения</w:t>
            </w:r>
          </w:p>
        </w:tc>
      </w:tr>
      <w:tr w:rsidR="00F33070" w:rsidRPr="00D86B4B" w:rsidTr="00E21942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13 2 00 00000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Подпрограмма "Обеспечение безопасности людей на водных объектах"</w:t>
            </w:r>
          </w:p>
        </w:tc>
      </w:tr>
      <w:tr w:rsidR="00F33070" w:rsidRPr="00D86B4B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13 2 00 81610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по обеспечению безопасности людей на водных объектах</w:t>
            </w:r>
          </w:p>
        </w:tc>
      </w:tr>
      <w:tr w:rsidR="00F33070" w:rsidRPr="00D86B4B" w:rsidTr="00E21942">
        <w:trPr>
          <w:trHeight w:val="8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малого и среднего предпринимательства на территории Шенкурского муниципального округа"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14 0 00 Л8700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государственных полномочий по формированию торгового реестра</w:t>
            </w:r>
          </w:p>
        </w:tc>
      </w:tr>
      <w:tr w:rsidR="00F33070" w:rsidRPr="00D86B4B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14 0 00 S8220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Доставка муки и лекарственных сре</w:t>
            </w:r>
            <w:proofErr w:type="gramStart"/>
            <w:r w:rsidRPr="00D86B4B">
              <w:rPr>
                <w:sz w:val="28"/>
                <w:szCs w:val="28"/>
              </w:rPr>
              <w:t>дств в р</w:t>
            </w:r>
            <w:proofErr w:type="gramEnd"/>
            <w:r w:rsidRPr="00D86B4B">
              <w:rPr>
                <w:sz w:val="28"/>
                <w:szCs w:val="28"/>
              </w:rPr>
              <w:t>айоны Крайнего Севера и приравненные к ним местности с ограниченными сроками завоза грузов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15 0 00 00000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"Обеспечение жильем молодых семей"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  <w:lang w:val="en-US"/>
              </w:rPr>
            </w:pPr>
            <w:r w:rsidRPr="00D86B4B">
              <w:rPr>
                <w:sz w:val="28"/>
                <w:szCs w:val="28"/>
              </w:rPr>
              <w:t xml:space="preserve">15 0 00 </w:t>
            </w:r>
            <w:r w:rsidRPr="00D86B4B">
              <w:rPr>
                <w:sz w:val="28"/>
                <w:szCs w:val="28"/>
                <w:lang w:val="en-US"/>
              </w:rPr>
              <w:t>L4971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Глава муниципального округа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41 0 00 80010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Обеспечение деятельности Собрания депутатов Шенкурского муниципального округа</w:t>
            </w:r>
          </w:p>
        </w:tc>
      </w:tr>
      <w:tr w:rsidR="00F33070" w:rsidRPr="00D86B4B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Председатель Собрания депутатов Шенкурского муниципального округа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42 1 00 80010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F33070" w:rsidRPr="00D86B4B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Собрание депутатов Шенкурского муниципального округа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42 2 00 80010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Обеспечение деятельности контрольно-счетной комиссии Шенкурского муниципального округа </w:t>
            </w:r>
          </w:p>
        </w:tc>
      </w:tr>
      <w:tr w:rsidR="00F33070" w:rsidRPr="00D86B4B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Председатель контрольно-счетной комиссии </w:t>
            </w:r>
          </w:p>
        </w:tc>
      </w:tr>
      <w:tr w:rsidR="00F33070" w:rsidRPr="00D86B4B" w:rsidTr="00E21942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43 1 00 80010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F33070" w:rsidRPr="00D86B4B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Контрольно-счетная  комиссия Шенкурского муниципального округа </w:t>
            </w:r>
          </w:p>
        </w:tc>
      </w:tr>
      <w:tr w:rsidR="00F33070" w:rsidRPr="00D86B4B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43 2 00 80010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F33070" w:rsidRPr="00D86B4B" w:rsidTr="00E21942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Обеспечение деятельности исполнительных органов Шенкурского муниципального округа</w:t>
            </w:r>
          </w:p>
        </w:tc>
      </w:tr>
      <w:tr w:rsidR="00F33070" w:rsidRPr="00D86B4B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44 0 00 80010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F33070" w:rsidRPr="00D86B4B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4A21DB" w:rsidRDefault="00F33070" w:rsidP="00E21942">
            <w:pPr>
              <w:jc w:val="center"/>
              <w:rPr>
                <w:sz w:val="28"/>
                <w:szCs w:val="28"/>
              </w:rPr>
            </w:pPr>
            <w:r w:rsidRPr="004A21DB">
              <w:rPr>
                <w:sz w:val="28"/>
                <w:szCs w:val="28"/>
              </w:rPr>
              <w:t>44 0 00 Л8660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4A21DB" w:rsidRDefault="00B738A8" w:rsidP="00B738A8">
            <w:pPr>
              <w:rPr>
                <w:sz w:val="28"/>
                <w:szCs w:val="28"/>
              </w:rPr>
            </w:pPr>
            <w:r w:rsidRPr="004A21DB">
              <w:rPr>
                <w:sz w:val="28"/>
                <w:szCs w:val="28"/>
              </w:rPr>
              <w:t xml:space="preserve">Осуществление </w:t>
            </w:r>
            <w:r w:rsidR="00F33070" w:rsidRPr="004A21DB">
              <w:rPr>
                <w:sz w:val="28"/>
                <w:szCs w:val="28"/>
              </w:rPr>
              <w:t>государственных полномочий по организации и осуществлению деятельности по опеке и попечительству</w:t>
            </w:r>
          </w:p>
        </w:tc>
      </w:tr>
      <w:tr w:rsidR="00F33070" w:rsidRPr="00D86B4B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44 0 00 Л8690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44 0 00 Л8710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государственных полномочий в сфере охраны труда</w:t>
            </w:r>
          </w:p>
        </w:tc>
      </w:tr>
      <w:tr w:rsidR="00F33070" w:rsidRPr="00D86B4B" w:rsidTr="00E21942">
        <w:trPr>
          <w:trHeight w:val="109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44 0 00 Л8791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созданию муниципальных комиссий по делам несовершеннолетних и защите их прав</w:t>
            </w:r>
          </w:p>
        </w:tc>
      </w:tr>
      <w:tr w:rsidR="00F33070" w:rsidRPr="00D86B4B" w:rsidTr="00E21942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44 0 00 Л8793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</w:t>
            </w:r>
          </w:p>
        </w:tc>
      </w:tr>
      <w:tr w:rsidR="00F33070" w:rsidRPr="00D86B4B" w:rsidTr="00E21942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F33070" w:rsidRPr="00D86B4B" w:rsidTr="00E21942">
        <w:trPr>
          <w:trHeight w:val="54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45 0 00 81400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Проведение выборов</w:t>
            </w:r>
          </w:p>
        </w:tc>
      </w:tr>
      <w:tr w:rsidR="00F33070" w:rsidRPr="00D86B4B" w:rsidTr="00E21942">
        <w:trPr>
          <w:trHeight w:val="52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46 0 00 81200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Проведение выборов в Собрание депутатов Шенкурского муниципального округа Архангельской области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Оценка недвижимости и регулирование отношений по  муниципальной собственности</w:t>
            </w:r>
          </w:p>
        </w:tc>
      </w:tr>
      <w:tr w:rsidR="00F33070" w:rsidRPr="00D86B4B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47 0 00 81170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на содержание и ремонт имущества казны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47 0 00 81180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Инвентаризация и оценка муниципального имущества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47 0 00 81190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Расходы по реализации имущества казны</w:t>
            </w:r>
          </w:p>
        </w:tc>
      </w:tr>
      <w:tr w:rsidR="00F33070" w:rsidRPr="00D86B4B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Реализация функций органов местного самоуправления, связанных с общегосударственным управлением</w:t>
            </w:r>
          </w:p>
        </w:tc>
      </w:tr>
      <w:tr w:rsidR="00F33070" w:rsidRPr="00D86B4B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48 0 00 80030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Прочие выплаты по обязательствам муниципального образования</w:t>
            </w:r>
          </w:p>
        </w:tc>
      </w:tr>
      <w:tr w:rsidR="00F33070" w:rsidRPr="00D86B4B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48 0 00 80480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F33070" w:rsidRPr="00D86B4B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48 0 00 81130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Выплата единовременного денежного вознаграждения гражданам, награжденным знаком отличия "За заслуги перед Шенкурским муниципальным округом"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48 0 00 88890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Реализация инициативных проектов в рамках регионального проекта «Комфортное Поморье» за счет средств бюджета округа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</w:tr>
      <w:tr w:rsidR="00F33070" w:rsidRPr="00D86B4B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49 0 00 51181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49 0 00 51201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F33070" w:rsidRPr="00D86B4B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Реализация функций органов местного самоуправления в области национальной экономики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50 0 00 80500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F33070" w:rsidRPr="00D86B4B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Пенсия за выслугу лет муниципальным служащим</w:t>
            </w:r>
          </w:p>
        </w:tc>
      </w:tr>
      <w:tr w:rsidR="00F33070" w:rsidRPr="00D86B4B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51 0 00 87050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Пенсия за выслугу лет муниципальным служащим  Шенкурского муниципального округа </w:t>
            </w:r>
          </w:p>
        </w:tc>
      </w:tr>
      <w:tr w:rsidR="00F33070" w:rsidRPr="00D86B4B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4A21DB" w:rsidRDefault="00E21942" w:rsidP="00E21942">
            <w:pPr>
              <w:rPr>
                <w:sz w:val="28"/>
                <w:szCs w:val="28"/>
              </w:rPr>
            </w:pPr>
            <w:r w:rsidRPr="004A21DB">
              <w:rPr>
                <w:sz w:val="28"/>
                <w:szCs w:val="28"/>
              </w:rPr>
              <w:t>Обеспечение  детей-сирот и</w:t>
            </w:r>
            <w:r w:rsidR="00F33070" w:rsidRPr="004A21DB">
              <w:rPr>
                <w:sz w:val="28"/>
                <w:szCs w:val="28"/>
              </w:rPr>
              <w:t xml:space="preserve"> детей, оставшихся без </w:t>
            </w:r>
            <w:r w:rsidRPr="004A21DB">
              <w:rPr>
                <w:sz w:val="28"/>
                <w:szCs w:val="28"/>
              </w:rPr>
              <w:t xml:space="preserve">попечения родителей, лиц  из </w:t>
            </w:r>
            <w:r w:rsidR="00F33070" w:rsidRPr="004A21DB">
              <w:rPr>
                <w:sz w:val="28"/>
                <w:szCs w:val="28"/>
              </w:rPr>
              <w:t>числа</w:t>
            </w:r>
            <w:r w:rsidRPr="004A21DB">
              <w:rPr>
                <w:sz w:val="28"/>
                <w:szCs w:val="28"/>
              </w:rPr>
              <w:t xml:space="preserve"> детей-сирот и детей, оставшихся без попечения родителей, жилыми помещениями</w:t>
            </w:r>
          </w:p>
        </w:tc>
      </w:tr>
      <w:tr w:rsidR="00F33070" w:rsidRPr="00D86B4B" w:rsidTr="00E21942">
        <w:trPr>
          <w:trHeight w:val="10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  <w:highlight w:val="yellow"/>
              </w:rPr>
            </w:pPr>
            <w:r w:rsidRPr="004A21DB">
              <w:rPr>
                <w:sz w:val="28"/>
                <w:szCs w:val="28"/>
              </w:rPr>
              <w:t>52 0 00 Л8770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4A21DB" w:rsidRDefault="00F33070" w:rsidP="00E21942">
            <w:pPr>
              <w:rPr>
                <w:sz w:val="28"/>
                <w:szCs w:val="28"/>
              </w:rPr>
            </w:pPr>
            <w:r w:rsidRPr="004A21DB">
              <w:rPr>
                <w:sz w:val="28"/>
                <w:szCs w:val="28"/>
              </w:rPr>
              <w:t xml:space="preserve">Осуществление государственных полномочий по предоставлению жилых помещений </w:t>
            </w:r>
            <w:r w:rsidR="00E21942" w:rsidRPr="004A21DB">
              <w:rPr>
                <w:sz w:val="28"/>
                <w:szCs w:val="28"/>
              </w:rPr>
              <w:t>специализированного жилищного фонда детям-сиротам и детям, оставшимся без попечения родителей, лицам из числа детей-сирот и детей, оставшихся без попечения родителей, за счет средств областного бюджета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  <w:lang w:val="en-US"/>
              </w:rPr>
            </w:pPr>
            <w:r w:rsidRPr="00D86B4B">
              <w:rPr>
                <w:sz w:val="28"/>
                <w:szCs w:val="28"/>
              </w:rPr>
              <w:t xml:space="preserve">52 0 00 </w:t>
            </w:r>
            <w:r w:rsidRPr="00D86B4B">
              <w:rPr>
                <w:sz w:val="28"/>
                <w:szCs w:val="28"/>
                <w:lang w:val="en-US"/>
              </w:rPr>
              <w:t>R0821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E21942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 (в рамках соглашения между Министерством строительства и жилищно-коммунального хозяйства Российской Федерации и Правительством </w:t>
            </w:r>
            <w:r w:rsidRPr="00D86B4B">
              <w:rPr>
                <w:sz w:val="28"/>
                <w:szCs w:val="28"/>
              </w:rPr>
              <w:lastRenderedPageBreak/>
              <w:t>Архангельской области)</w:t>
            </w:r>
          </w:p>
        </w:tc>
      </w:tr>
      <w:tr w:rsidR="00F33070" w:rsidRPr="00D86B4B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54 0 00 00000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proofErr w:type="spellStart"/>
            <w:r w:rsidRPr="00D86B4B">
              <w:rPr>
                <w:sz w:val="28"/>
                <w:szCs w:val="28"/>
              </w:rPr>
              <w:t>Непрограммные</w:t>
            </w:r>
            <w:proofErr w:type="spellEnd"/>
            <w:r w:rsidRPr="00D86B4B">
              <w:rPr>
                <w:sz w:val="28"/>
                <w:szCs w:val="28"/>
              </w:rPr>
              <w:t xml:space="preserve"> расходы в области коммунального хозяйства</w:t>
            </w:r>
          </w:p>
        </w:tc>
      </w:tr>
      <w:tr w:rsidR="00F33070" w:rsidRPr="00D86B4B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54 0 00 80610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F33070" w:rsidRPr="00D86B4B" w:rsidTr="00E21942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54 0 00 81400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F33070" w:rsidRPr="00D86B4B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proofErr w:type="spellStart"/>
            <w:r w:rsidRPr="00D86B4B">
              <w:rPr>
                <w:sz w:val="28"/>
                <w:szCs w:val="28"/>
              </w:rPr>
              <w:t>Непрограммные</w:t>
            </w:r>
            <w:proofErr w:type="spellEnd"/>
            <w:r w:rsidRPr="00D86B4B">
              <w:rPr>
                <w:sz w:val="28"/>
                <w:szCs w:val="28"/>
              </w:rPr>
              <w:t xml:space="preserve"> расходы в области благоустройства</w:t>
            </w:r>
          </w:p>
        </w:tc>
      </w:tr>
      <w:tr w:rsidR="00F33070" w:rsidRPr="00D86B4B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55 0 00 80620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F33070" w:rsidRPr="00D86B4B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55 0 00 80630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Организация ритуальных услуг и содержание мест захоронения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proofErr w:type="spellStart"/>
            <w:r w:rsidRPr="00D86B4B">
              <w:rPr>
                <w:sz w:val="28"/>
                <w:szCs w:val="28"/>
              </w:rPr>
              <w:t>Непрограммные</w:t>
            </w:r>
            <w:proofErr w:type="spellEnd"/>
            <w:r w:rsidRPr="00D86B4B">
              <w:rPr>
                <w:sz w:val="28"/>
                <w:szCs w:val="28"/>
              </w:rPr>
              <w:t xml:space="preserve"> расходы в области дорожного хозяйства</w:t>
            </w:r>
          </w:p>
        </w:tc>
      </w:tr>
      <w:tr w:rsidR="00F33070" w:rsidRPr="00D86B4B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Выплаты вознаграждений профессиональным опекунам</w:t>
            </w:r>
          </w:p>
        </w:tc>
      </w:tr>
      <w:tr w:rsidR="00F33070" w:rsidRPr="00D86B4B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58 0 00 Л8730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Осуществление государственных полномочий по выплате вознаграждений профессиональным опекунам</w:t>
            </w:r>
          </w:p>
        </w:tc>
      </w:tr>
      <w:tr w:rsidR="00F33070" w:rsidRPr="00D86B4B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Резервные средства</w:t>
            </w:r>
          </w:p>
        </w:tc>
      </w:tr>
      <w:tr w:rsidR="00F33070" w:rsidRPr="00D86B4B" w:rsidTr="00E21942">
        <w:trPr>
          <w:trHeight w:val="6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60 0 00 80120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1D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</w:t>
            </w:r>
            <w:r w:rsidR="004A21DB">
              <w:rPr>
                <w:sz w:val="28"/>
                <w:szCs w:val="28"/>
              </w:rPr>
              <w:t xml:space="preserve">дерации от 7 мая 2012 года </w:t>
            </w:r>
          </w:p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№ 597, от 1 июня 2012 года № 761</w:t>
            </w:r>
          </w:p>
        </w:tc>
      </w:tr>
      <w:tr w:rsidR="00F33070" w:rsidRPr="00D86B4B" w:rsidTr="00E21942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60 0 00 80130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</w:t>
            </w:r>
          </w:p>
        </w:tc>
      </w:tr>
      <w:tr w:rsidR="00F33070" w:rsidRPr="00D86B4B" w:rsidTr="00E21942">
        <w:trPr>
          <w:trHeight w:val="49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60 0 00 80140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Резервные средства на обеспечение </w:t>
            </w:r>
            <w:proofErr w:type="spellStart"/>
            <w:r w:rsidRPr="00D86B4B">
              <w:rPr>
                <w:sz w:val="28"/>
                <w:szCs w:val="28"/>
              </w:rPr>
              <w:t>софинансирования</w:t>
            </w:r>
            <w:proofErr w:type="spellEnd"/>
            <w:r w:rsidRPr="00D86B4B">
              <w:rPr>
                <w:sz w:val="28"/>
                <w:szCs w:val="28"/>
              </w:rPr>
              <w:t xml:space="preserve"> отдельных мероприятий государственных, муниципальных программ</w:t>
            </w:r>
          </w:p>
        </w:tc>
      </w:tr>
      <w:tr w:rsidR="00F33070" w:rsidRPr="00D86B4B" w:rsidTr="00E21942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60 0 00 80150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Резервные средства на финансовое обеспечение возврата средств за невыполнение условий  соглашений предоставления межбюджетных трансфертов из вышестоящих бюджетов</w:t>
            </w:r>
          </w:p>
        </w:tc>
      </w:tr>
      <w:tr w:rsidR="00F33070" w:rsidRPr="00D86B4B" w:rsidTr="00E21942">
        <w:trPr>
          <w:trHeight w:val="87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60 0 00 80160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Резервные средства на финансовое обеспечение выполнения судебных актов</w:t>
            </w:r>
          </w:p>
        </w:tc>
      </w:tr>
      <w:tr w:rsidR="00F33070" w:rsidRPr="00D86B4B" w:rsidTr="00E21942">
        <w:trPr>
          <w:trHeight w:val="79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60 0 00 801</w:t>
            </w:r>
            <w:r w:rsidRPr="00D86B4B">
              <w:rPr>
                <w:sz w:val="28"/>
                <w:szCs w:val="28"/>
                <w:lang w:val="en-US"/>
              </w:rPr>
              <w:t>9</w:t>
            </w:r>
            <w:r w:rsidRPr="00D86B4B">
              <w:rPr>
                <w:sz w:val="28"/>
                <w:szCs w:val="28"/>
              </w:rPr>
              <w:t>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Резервные средства на финансовое обеспечение проведения организационно-штатных мероприятий органов местного самоуправления муниципального образования</w:t>
            </w:r>
          </w:p>
        </w:tc>
      </w:tr>
      <w:tr w:rsidR="00F33070" w:rsidRPr="00D86B4B" w:rsidTr="00E21942">
        <w:trPr>
          <w:trHeight w:val="79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62 0 00 00000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 xml:space="preserve">Меры социальной поддержки отдельным </w:t>
            </w:r>
            <w:r w:rsidRPr="00D86B4B">
              <w:rPr>
                <w:sz w:val="28"/>
                <w:szCs w:val="28"/>
              </w:rPr>
              <w:br/>
              <w:t xml:space="preserve">категориям граждан, проживающим на территории </w:t>
            </w:r>
            <w:r w:rsidRPr="00D86B4B">
              <w:rPr>
                <w:sz w:val="28"/>
                <w:szCs w:val="28"/>
              </w:rPr>
              <w:br/>
              <w:t>Шенкурского муниципального округа</w:t>
            </w:r>
          </w:p>
        </w:tc>
      </w:tr>
      <w:tr w:rsidR="00F33070" w:rsidRPr="00D86B4B" w:rsidTr="00E21942">
        <w:trPr>
          <w:trHeight w:val="39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62 0 00 87030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proofErr w:type="gramStart"/>
            <w:r w:rsidRPr="00D86B4B">
              <w:rPr>
                <w:sz w:val="28"/>
                <w:szCs w:val="28"/>
              </w:rPr>
              <w:t>Разовая выплата социальной поддержки одному из членов семьи в случае гибели (смерти) при исполнении обязанностей военной службы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</w:t>
            </w:r>
            <w:proofErr w:type="gramEnd"/>
            <w:r w:rsidRPr="00D86B4B">
              <w:rPr>
                <w:sz w:val="28"/>
                <w:szCs w:val="28"/>
              </w:rPr>
              <w:t xml:space="preserve"> </w:t>
            </w:r>
            <w:proofErr w:type="gramStart"/>
            <w:r w:rsidRPr="00D86B4B">
              <w:rPr>
                <w:sz w:val="28"/>
                <w:szCs w:val="28"/>
              </w:rPr>
              <w:t>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F33070" w:rsidRPr="00D86B4B" w:rsidTr="00E21942">
        <w:trPr>
          <w:trHeight w:val="324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62 0 00 87040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proofErr w:type="gramStart"/>
            <w:r w:rsidRPr="00D86B4B">
              <w:rPr>
                <w:sz w:val="28"/>
                <w:szCs w:val="28"/>
              </w:rPr>
              <w:t>Компенсация части расходов на приобретение топливных дров (или другого печного топлива) одному из членов семьи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 специальной военной</w:t>
            </w:r>
            <w:proofErr w:type="gramEnd"/>
            <w:r w:rsidRPr="00D86B4B">
              <w:rPr>
                <w:sz w:val="28"/>
                <w:szCs w:val="28"/>
              </w:rPr>
              <w:t xml:space="preserve"> </w:t>
            </w:r>
            <w:proofErr w:type="gramStart"/>
            <w:r w:rsidRPr="00D86B4B">
              <w:rPr>
                <w:sz w:val="28"/>
                <w:szCs w:val="28"/>
              </w:rPr>
              <w:t>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F33070" w:rsidRPr="00D86B4B" w:rsidTr="00F33070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63 0 00 00000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Обслуживание по муниципальным заимствованиям</w:t>
            </w:r>
          </w:p>
        </w:tc>
      </w:tr>
      <w:tr w:rsidR="00F33070" w:rsidRPr="00D86B4B" w:rsidTr="00F33070">
        <w:trPr>
          <w:trHeight w:val="366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lastRenderedPageBreak/>
              <w:t>63 0 00 81300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Обслуживание муниципального долга</w:t>
            </w:r>
          </w:p>
        </w:tc>
      </w:tr>
    </w:tbl>
    <w:p w:rsidR="008F6133" w:rsidRPr="00357429" w:rsidRDefault="00F33070" w:rsidP="00F33070">
      <w:pPr>
        <w:pStyle w:val="ConsPlusNormal"/>
        <w:tabs>
          <w:tab w:val="left" w:pos="1134"/>
          <w:tab w:val="left" w:pos="9356"/>
        </w:tabs>
        <w:rPr>
          <w:bCs/>
          <w:sz w:val="26"/>
          <w:szCs w:val="26"/>
        </w:rPr>
      </w:pPr>
      <w:r>
        <w:rPr>
          <w:bCs/>
        </w:rPr>
        <w:t xml:space="preserve">                                                                                                                                  </w:t>
      </w:r>
      <w:r w:rsidR="00357429">
        <w:rPr>
          <w:bCs/>
          <w:sz w:val="26"/>
          <w:szCs w:val="26"/>
        </w:rPr>
        <w:t>».</w:t>
      </w:r>
    </w:p>
    <w:sectPr w:rsidR="008F6133" w:rsidRPr="00357429" w:rsidSect="00E4255B">
      <w:pgSz w:w="11906" w:h="16840"/>
      <w:pgMar w:top="1134" w:right="849" w:bottom="993" w:left="1701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B4B" w:rsidRDefault="00D86B4B" w:rsidP="0040180B">
      <w:r>
        <w:separator/>
      </w:r>
    </w:p>
  </w:endnote>
  <w:endnote w:type="continuationSeparator" w:id="1">
    <w:p w:rsidR="00D86B4B" w:rsidRDefault="00D86B4B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B4B" w:rsidRDefault="00D86B4B" w:rsidP="0040180B">
      <w:r>
        <w:separator/>
      </w:r>
    </w:p>
  </w:footnote>
  <w:footnote w:type="continuationSeparator" w:id="1">
    <w:p w:rsidR="00D86B4B" w:rsidRDefault="00D86B4B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0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1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18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19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2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3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23"/>
  </w:num>
  <w:num w:numId="5">
    <w:abstractNumId w:val="18"/>
  </w:num>
  <w:num w:numId="6">
    <w:abstractNumId w:val="9"/>
  </w:num>
  <w:num w:numId="7">
    <w:abstractNumId w:val="17"/>
  </w:num>
  <w:num w:numId="8">
    <w:abstractNumId w:val="21"/>
  </w:num>
  <w:num w:numId="9">
    <w:abstractNumId w:val="7"/>
  </w:num>
  <w:num w:numId="10">
    <w:abstractNumId w:val="5"/>
  </w:num>
  <w:num w:numId="11">
    <w:abstractNumId w:val="20"/>
  </w:num>
  <w:num w:numId="12">
    <w:abstractNumId w:val="6"/>
  </w:num>
  <w:num w:numId="13">
    <w:abstractNumId w:val="0"/>
  </w:num>
  <w:num w:numId="14">
    <w:abstractNumId w:val="8"/>
  </w:num>
  <w:num w:numId="15">
    <w:abstractNumId w:val="19"/>
  </w:num>
  <w:num w:numId="16">
    <w:abstractNumId w:val="2"/>
  </w:num>
  <w:num w:numId="17">
    <w:abstractNumId w:val="1"/>
  </w:num>
  <w:num w:numId="18">
    <w:abstractNumId w:val="15"/>
  </w:num>
  <w:num w:numId="19">
    <w:abstractNumId w:val="3"/>
  </w:num>
  <w:num w:numId="20">
    <w:abstractNumId w:val="4"/>
  </w:num>
  <w:num w:numId="21">
    <w:abstractNumId w:val="14"/>
  </w:num>
  <w:num w:numId="22">
    <w:abstractNumId w:val="13"/>
  </w:num>
  <w:num w:numId="23">
    <w:abstractNumId w:val="1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0769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1F6C"/>
    <w:rsid w:val="00002B1B"/>
    <w:rsid w:val="000044D4"/>
    <w:rsid w:val="00007240"/>
    <w:rsid w:val="00014F8B"/>
    <w:rsid w:val="000174F9"/>
    <w:rsid w:val="00021735"/>
    <w:rsid w:val="00024222"/>
    <w:rsid w:val="00026154"/>
    <w:rsid w:val="00026D19"/>
    <w:rsid w:val="00027CBB"/>
    <w:rsid w:val="00030897"/>
    <w:rsid w:val="00031E49"/>
    <w:rsid w:val="00034473"/>
    <w:rsid w:val="000352B9"/>
    <w:rsid w:val="00040780"/>
    <w:rsid w:val="0004108B"/>
    <w:rsid w:val="00041391"/>
    <w:rsid w:val="00046CC7"/>
    <w:rsid w:val="00051EDD"/>
    <w:rsid w:val="00052123"/>
    <w:rsid w:val="0005404B"/>
    <w:rsid w:val="0005424F"/>
    <w:rsid w:val="00054543"/>
    <w:rsid w:val="00054CEB"/>
    <w:rsid w:val="00066CB5"/>
    <w:rsid w:val="000712FC"/>
    <w:rsid w:val="00071A96"/>
    <w:rsid w:val="00073A60"/>
    <w:rsid w:val="00073C41"/>
    <w:rsid w:val="00076C5B"/>
    <w:rsid w:val="000813D5"/>
    <w:rsid w:val="0008463A"/>
    <w:rsid w:val="00084B78"/>
    <w:rsid w:val="00090077"/>
    <w:rsid w:val="00092580"/>
    <w:rsid w:val="0009379B"/>
    <w:rsid w:val="000945DC"/>
    <w:rsid w:val="000951CD"/>
    <w:rsid w:val="00095450"/>
    <w:rsid w:val="00097631"/>
    <w:rsid w:val="000A3845"/>
    <w:rsid w:val="000A64A3"/>
    <w:rsid w:val="000A7E08"/>
    <w:rsid w:val="000B388C"/>
    <w:rsid w:val="000C2375"/>
    <w:rsid w:val="000C383A"/>
    <w:rsid w:val="000D3ECB"/>
    <w:rsid w:val="000E1673"/>
    <w:rsid w:val="000E28E7"/>
    <w:rsid w:val="000E3EFF"/>
    <w:rsid w:val="000F4D01"/>
    <w:rsid w:val="00100F37"/>
    <w:rsid w:val="001054F7"/>
    <w:rsid w:val="00106AD9"/>
    <w:rsid w:val="00107198"/>
    <w:rsid w:val="00111BBB"/>
    <w:rsid w:val="00120B5B"/>
    <w:rsid w:val="00120EB1"/>
    <w:rsid w:val="001277AF"/>
    <w:rsid w:val="0013001C"/>
    <w:rsid w:val="00130F91"/>
    <w:rsid w:val="00131423"/>
    <w:rsid w:val="001327C5"/>
    <w:rsid w:val="00132CF2"/>
    <w:rsid w:val="00134924"/>
    <w:rsid w:val="001367E5"/>
    <w:rsid w:val="001474A0"/>
    <w:rsid w:val="00153E61"/>
    <w:rsid w:val="0015579A"/>
    <w:rsid w:val="0015712E"/>
    <w:rsid w:val="00157407"/>
    <w:rsid w:val="0016166E"/>
    <w:rsid w:val="001644DD"/>
    <w:rsid w:val="001648D6"/>
    <w:rsid w:val="001669AE"/>
    <w:rsid w:val="00171682"/>
    <w:rsid w:val="0017585F"/>
    <w:rsid w:val="0017617E"/>
    <w:rsid w:val="0017679A"/>
    <w:rsid w:val="00180A69"/>
    <w:rsid w:val="00180ED5"/>
    <w:rsid w:val="00182952"/>
    <w:rsid w:val="00183794"/>
    <w:rsid w:val="001845D9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D0084"/>
    <w:rsid w:val="001D0FDA"/>
    <w:rsid w:val="001D10DA"/>
    <w:rsid w:val="001D369D"/>
    <w:rsid w:val="001D4ED6"/>
    <w:rsid w:val="001D5392"/>
    <w:rsid w:val="001D5E39"/>
    <w:rsid w:val="001E1158"/>
    <w:rsid w:val="001E3B3D"/>
    <w:rsid w:val="001E5A51"/>
    <w:rsid w:val="001F04AC"/>
    <w:rsid w:val="001F7538"/>
    <w:rsid w:val="00203E6B"/>
    <w:rsid w:val="00206C50"/>
    <w:rsid w:val="0020793A"/>
    <w:rsid w:val="00207E7A"/>
    <w:rsid w:val="002200E2"/>
    <w:rsid w:val="00223216"/>
    <w:rsid w:val="00227DFE"/>
    <w:rsid w:val="00230944"/>
    <w:rsid w:val="00230A51"/>
    <w:rsid w:val="002312E7"/>
    <w:rsid w:val="00236818"/>
    <w:rsid w:val="00237508"/>
    <w:rsid w:val="00237B9B"/>
    <w:rsid w:val="0024097A"/>
    <w:rsid w:val="00240B05"/>
    <w:rsid w:val="00242E07"/>
    <w:rsid w:val="00243DD2"/>
    <w:rsid w:val="002447D1"/>
    <w:rsid w:val="00244B90"/>
    <w:rsid w:val="00244D1E"/>
    <w:rsid w:val="002475AD"/>
    <w:rsid w:val="00250315"/>
    <w:rsid w:val="00250846"/>
    <w:rsid w:val="00253C0D"/>
    <w:rsid w:val="00254B67"/>
    <w:rsid w:val="002552CF"/>
    <w:rsid w:val="00260922"/>
    <w:rsid w:val="00263817"/>
    <w:rsid w:val="00270822"/>
    <w:rsid w:val="0027153D"/>
    <w:rsid w:val="00274DE0"/>
    <w:rsid w:val="00280D11"/>
    <w:rsid w:val="00281E8C"/>
    <w:rsid w:val="00284F2E"/>
    <w:rsid w:val="00287429"/>
    <w:rsid w:val="002900B5"/>
    <w:rsid w:val="00292738"/>
    <w:rsid w:val="00292D84"/>
    <w:rsid w:val="00295330"/>
    <w:rsid w:val="002A2ECE"/>
    <w:rsid w:val="002A3993"/>
    <w:rsid w:val="002A55CF"/>
    <w:rsid w:val="002A5EC0"/>
    <w:rsid w:val="002A78F8"/>
    <w:rsid w:val="002B1A28"/>
    <w:rsid w:val="002B37D0"/>
    <w:rsid w:val="002B5842"/>
    <w:rsid w:val="002C4BCB"/>
    <w:rsid w:val="002C535B"/>
    <w:rsid w:val="002C7B76"/>
    <w:rsid w:val="002D024C"/>
    <w:rsid w:val="002D0DE7"/>
    <w:rsid w:val="002D178B"/>
    <w:rsid w:val="002D7E9D"/>
    <w:rsid w:val="002E0AB3"/>
    <w:rsid w:val="002E19B6"/>
    <w:rsid w:val="002E1CB3"/>
    <w:rsid w:val="002E1D20"/>
    <w:rsid w:val="002E2D09"/>
    <w:rsid w:val="002E485A"/>
    <w:rsid w:val="002E53AE"/>
    <w:rsid w:val="002E6262"/>
    <w:rsid w:val="002E77A2"/>
    <w:rsid w:val="002F31EE"/>
    <w:rsid w:val="002F4633"/>
    <w:rsid w:val="002F63E1"/>
    <w:rsid w:val="002F7030"/>
    <w:rsid w:val="002F77CF"/>
    <w:rsid w:val="003012E3"/>
    <w:rsid w:val="00301E65"/>
    <w:rsid w:val="0030704E"/>
    <w:rsid w:val="00315ECD"/>
    <w:rsid w:val="0031792F"/>
    <w:rsid w:val="0032024D"/>
    <w:rsid w:val="003210A0"/>
    <w:rsid w:val="00323A71"/>
    <w:rsid w:val="00331C4D"/>
    <w:rsid w:val="00333DCA"/>
    <w:rsid w:val="00336F56"/>
    <w:rsid w:val="00340273"/>
    <w:rsid w:val="003468AB"/>
    <w:rsid w:val="003530D3"/>
    <w:rsid w:val="00353E5E"/>
    <w:rsid w:val="00357429"/>
    <w:rsid w:val="003615FB"/>
    <w:rsid w:val="00361C7C"/>
    <w:rsid w:val="0036254D"/>
    <w:rsid w:val="00364231"/>
    <w:rsid w:val="003700D6"/>
    <w:rsid w:val="00370177"/>
    <w:rsid w:val="00372117"/>
    <w:rsid w:val="00372C8E"/>
    <w:rsid w:val="00372EE3"/>
    <w:rsid w:val="003732E9"/>
    <w:rsid w:val="00374290"/>
    <w:rsid w:val="00375CD3"/>
    <w:rsid w:val="003808E0"/>
    <w:rsid w:val="003817F4"/>
    <w:rsid w:val="00382314"/>
    <w:rsid w:val="003838C3"/>
    <w:rsid w:val="003857FA"/>
    <w:rsid w:val="00387491"/>
    <w:rsid w:val="003874B9"/>
    <w:rsid w:val="00390E40"/>
    <w:rsid w:val="00393E9E"/>
    <w:rsid w:val="00393F3C"/>
    <w:rsid w:val="00394AF1"/>
    <w:rsid w:val="00395A92"/>
    <w:rsid w:val="00395AFD"/>
    <w:rsid w:val="00396475"/>
    <w:rsid w:val="003A7C9F"/>
    <w:rsid w:val="003B4592"/>
    <w:rsid w:val="003B4BC0"/>
    <w:rsid w:val="003B57C3"/>
    <w:rsid w:val="003B7E30"/>
    <w:rsid w:val="003C0A7E"/>
    <w:rsid w:val="003C0F54"/>
    <w:rsid w:val="003C1658"/>
    <w:rsid w:val="003C7D6F"/>
    <w:rsid w:val="003D16E9"/>
    <w:rsid w:val="003D1991"/>
    <w:rsid w:val="003D32FE"/>
    <w:rsid w:val="003E3D1E"/>
    <w:rsid w:val="003F0CA4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5C75"/>
    <w:rsid w:val="004163E7"/>
    <w:rsid w:val="00424744"/>
    <w:rsid w:val="004271DC"/>
    <w:rsid w:val="00433463"/>
    <w:rsid w:val="00436C98"/>
    <w:rsid w:val="004405A5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1516"/>
    <w:rsid w:val="00482EDC"/>
    <w:rsid w:val="00484023"/>
    <w:rsid w:val="00485B90"/>
    <w:rsid w:val="00487726"/>
    <w:rsid w:val="00497D6F"/>
    <w:rsid w:val="004A0202"/>
    <w:rsid w:val="004A21DB"/>
    <w:rsid w:val="004A2D04"/>
    <w:rsid w:val="004A3AD6"/>
    <w:rsid w:val="004A537D"/>
    <w:rsid w:val="004A5A6B"/>
    <w:rsid w:val="004A7C14"/>
    <w:rsid w:val="004B1500"/>
    <w:rsid w:val="004B2AB8"/>
    <w:rsid w:val="004B2B24"/>
    <w:rsid w:val="004B3019"/>
    <w:rsid w:val="004B4CB7"/>
    <w:rsid w:val="004B5E35"/>
    <w:rsid w:val="004B6670"/>
    <w:rsid w:val="004B6EE4"/>
    <w:rsid w:val="004B7349"/>
    <w:rsid w:val="004C1811"/>
    <w:rsid w:val="004C1D56"/>
    <w:rsid w:val="004C482C"/>
    <w:rsid w:val="004C64CC"/>
    <w:rsid w:val="004D0796"/>
    <w:rsid w:val="004D2C5F"/>
    <w:rsid w:val="004D4974"/>
    <w:rsid w:val="004D51A2"/>
    <w:rsid w:val="004D5E29"/>
    <w:rsid w:val="004D6096"/>
    <w:rsid w:val="004D72A7"/>
    <w:rsid w:val="004E1BB5"/>
    <w:rsid w:val="004E4622"/>
    <w:rsid w:val="004E5AF0"/>
    <w:rsid w:val="004E5EAE"/>
    <w:rsid w:val="004E743F"/>
    <w:rsid w:val="004E7A0A"/>
    <w:rsid w:val="004E7F2B"/>
    <w:rsid w:val="004F279A"/>
    <w:rsid w:val="00502E69"/>
    <w:rsid w:val="00506AA1"/>
    <w:rsid w:val="00506B15"/>
    <w:rsid w:val="0051032F"/>
    <w:rsid w:val="005107F2"/>
    <w:rsid w:val="005202FD"/>
    <w:rsid w:val="005223D6"/>
    <w:rsid w:val="00525EB4"/>
    <w:rsid w:val="00526A7F"/>
    <w:rsid w:val="00527066"/>
    <w:rsid w:val="00527084"/>
    <w:rsid w:val="00531551"/>
    <w:rsid w:val="005377F7"/>
    <w:rsid w:val="00540226"/>
    <w:rsid w:val="005405E0"/>
    <w:rsid w:val="00540DCB"/>
    <w:rsid w:val="00543437"/>
    <w:rsid w:val="00546ECF"/>
    <w:rsid w:val="005515E3"/>
    <w:rsid w:val="00554FF7"/>
    <w:rsid w:val="00557602"/>
    <w:rsid w:val="0056087A"/>
    <w:rsid w:val="00560B82"/>
    <w:rsid w:val="00564697"/>
    <w:rsid w:val="00564982"/>
    <w:rsid w:val="005678B3"/>
    <w:rsid w:val="0057331A"/>
    <w:rsid w:val="00573A3D"/>
    <w:rsid w:val="00576E12"/>
    <w:rsid w:val="0058000E"/>
    <w:rsid w:val="0058183D"/>
    <w:rsid w:val="005853A8"/>
    <w:rsid w:val="005914C2"/>
    <w:rsid w:val="00592000"/>
    <w:rsid w:val="00592946"/>
    <w:rsid w:val="0059605A"/>
    <w:rsid w:val="0059638F"/>
    <w:rsid w:val="00596640"/>
    <w:rsid w:val="005A01B2"/>
    <w:rsid w:val="005A42FD"/>
    <w:rsid w:val="005A7E50"/>
    <w:rsid w:val="005B1633"/>
    <w:rsid w:val="005B2002"/>
    <w:rsid w:val="005C1677"/>
    <w:rsid w:val="005C7230"/>
    <w:rsid w:val="005D1F86"/>
    <w:rsid w:val="005D3778"/>
    <w:rsid w:val="005D4519"/>
    <w:rsid w:val="005D766A"/>
    <w:rsid w:val="005E0DE7"/>
    <w:rsid w:val="005E1FB6"/>
    <w:rsid w:val="005F0C7C"/>
    <w:rsid w:val="005F22CA"/>
    <w:rsid w:val="005F2AF2"/>
    <w:rsid w:val="005F37D3"/>
    <w:rsid w:val="005F4666"/>
    <w:rsid w:val="005F46B5"/>
    <w:rsid w:val="005F4E9C"/>
    <w:rsid w:val="005F5118"/>
    <w:rsid w:val="005F63E2"/>
    <w:rsid w:val="005F71BB"/>
    <w:rsid w:val="005F7FFC"/>
    <w:rsid w:val="00601655"/>
    <w:rsid w:val="006029D6"/>
    <w:rsid w:val="0061151C"/>
    <w:rsid w:val="00611949"/>
    <w:rsid w:val="00611ACF"/>
    <w:rsid w:val="00622DB6"/>
    <w:rsid w:val="00626000"/>
    <w:rsid w:val="0062774D"/>
    <w:rsid w:val="006311F4"/>
    <w:rsid w:val="006321AF"/>
    <w:rsid w:val="00632BB2"/>
    <w:rsid w:val="00633DE1"/>
    <w:rsid w:val="00634922"/>
    <w:rsid w:val="00635678"/>
    <w:rsid w:val="00643842"/>
    <w:rsid w:val="0064693F"/>
    <w:rsid w:val="00651C2F"/>
    <w:rsid w:val="0065709B"/>
    <w:rsid w:val="006571DE"/>
    <w:rsid w:val="0065766A"/>
    <w:rsid w:val="00663147"/>
    <w:rsid w:val="00664093"/>
    <w:rsid w:val="00664272"/>
    <w:rsid w:val="00666BF7"/>
    <w:rsid w:val="00667E80"/>
    <w:rsid w:val="006778D8"/>
    <w:rsid w:val="006823D6"/>
    <w:rsid w:val="006826CC"/>
    <w:rsid w:val="00682BFB"/>
    <w:rsid w:val="0068670F"/>
    <w:rsid w:val="00687AD0"/>
    <w:rsid w:val="006901DC"/>
    <w:rsid w:val="00696DFB"/>
    <w:rsid w:val="00696EDE"/>
    <w:rsid w:val="006A7BAB"/>
    <w:rsid w:val="006A7DEF"/>
    <w:rsid w:val="006B0443"/>
    <w:rsid w:val="006B273B"/>
    <w:rsid w:val="006B3E63"/>
    <w:rsid w:val="006B4991"/>
    <w:rsid w:val="006C3D18"/>
    <w:rsid w:val="006C692E"/>
    <w:rsid w:val="006D3C93"/>
    <w:rsid w:val="006D53E7"/>
    <w:rsid w:val="006D75FA"/>
    <w:rsid w:val="006D7A14"/>
    <w:rsid w:val="006D7C28"/>
    <w:rsid w:val="006E0166"/>
    <w:rsid w:val="006E0CD1"/>
    <w:rsid w:val="006E1B8A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228D"/>
    <w:rsid w:val="0071509F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289C"/>
    <w:rsid w:val="00756D90"/>
    <w:rsid w:val="00760798"/>
    <w:rsid w:val="00760884"/>
    <w:rsid w:val="0076321A"/>
    <w:rsid w:val="00766F26"/>
    <w:rsid w:val="007758FB"/>
    <w:rsid w:val="00775E86"/>
    <w:rsid w:val="00780D67"/>
    <w:rsid w:val="0078346F"/>
    <w:rsid w:val="00783593"/>
    <w:rsid w:val="0078744B"/>
    <w:rsid w:val="00794195"/>
    <w:rsid w:val="00794994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00F7"/>
    <w:rsid w:val="007C1AAF"/>
    <w:rsid w:val="007C2F92"/>
    <w:rsid w:val="007C664D"/>
    <w:rsid w:val="007C6CB0"/>
    <w:rsid w:val="007C7537"/>
    <w:rsid w:val="007C7A47"/>
    <w:rsid w:val="007D13E3"/>
    <w:rsid w:val="007D234E"/>
    <w:rsid w:val="007D32B9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6121"/>
    <w:rsid w:val="008260A9"/>
    <w:rsid w:val="0083338D"/>
    <w:rsid w:val="00840A01"/>
    <w:rsid w:val="008431AB"/>
    <w:rsid w:val="00843584"/>
    <w:rsid w:val="00845E14"/>
    <w:rsid w:val="00846602"/>
    <w:rsid w:val="00850146"/>
    <w:rsid w:val="00852E0D"/>
    <w:rsid w:val="00860CDE"/>
    <w:rsid w:val="00860DC7"/>
    <w:rsid w:val="008610EA"/>
    <w:rsid w:val="008626C9"/>
    <w:rsid w:val="008709C3"/>
    <w:rsid w:val="0087214F"/>
    <w:rsid w:val="00872B46"/>
    <w:rsid w:val="00877398"/>
    <w:rsid w:val="00880967"/>
    <w:rsid w:val="00882937"/>
    <w:rsid w:val="00885B5A"/>
    <w:rsid w:val="00887882"/>
    <w:rsid w:val="00893882"/>
    <w:rsid w:val="00895F6F"/>
    <w:rsid w:val="008A0A35"/>
    <w:rsid w:val="008A450E"/>
    <w:rsid w:val="008A518A"/>
    <w:rsid w:val="008A51B5"/>
    <w:rsid w:val="008A59D4"/>
    <w:rsid w:val="008B092B"/>
    <w:rsid w:val="008B330D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3A0F"/>
    <w:rsid w:val="008E400D"/>
    <w:rsid w:val="008E5945"/>
    <w:rsid w:val="008F0BE4"/>
    <w:rsid w:val="008F1E94"/>
    <w:rsid w:val="008F242A"/>
    <w:rsid w:val="008F5E6A"/>
    <w:rsid w:val="008F6133"/>
    <w:rsid w:val="00901DB3"/>
    <w:rsid w:val="00902449"/>
    <w:rsid w:val="009033E1"/>
    <w:rsid w:val="009072F4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28C7"/>
    <w:rsid w:val="00954C36"/>
    <w:rsid w:val="00954C52"/>
    <w:rsid w:val="00956064"/>
    <w:rsid w:val="00965CFE"/>
    <w:rsid w:val="00965D13"/>
    <w:rsid w:val="00966EEB"/>
    <w:rsid w:val="00970357"/>
    <w:rsid w:val="0097360C"/>
    <w:rsid w:val="00975153"/>
    <w:rsid w:val="00976ABC"/>
    <w:rsid w:val="0098049D"/>
    <w:rsid w:val="00981CC7"/>
    <w:rsid w:val="00981FA5"/>
    <w:rsid w:val="00982C8E"/>
    <w:rsid w:val="0098317C"/>
    <w:rsid w:val="0098712A"/>
    <w:rsid w:val="00992E2A"/>
    <w:rsid w:val="009956B3"/>
    <w:rsid w:val="009976C4"/>
    <w:rsid w:val="0099783C"/>
    <w:rsid w:val="009A1AC7"/>
    <w:rsid w:val="009A586D"/>
    <w:rsid w:val="009B2040"/>
    <w:rsid w:val="009B3515"/>
    <w:rsid w:val="009B4278"/>
    <w:rsid w:val="009B48EE"/>
    <w:rsid w:val="009B57CD"/>
    <w:rsid w:val="009B5C06"/>
    <w:rsid w:val="009C2D77"/>
    <w:rsid w:val="009C519F"/>
    <w:rsid w:val="009C6258"/>
    <w:rsid w:val="009D196B"/>
    <w:rsid w:val="009D3B44"/>
    <w:rsid w:val="009D4F95"/>
    <w:rsid w:val="009D5415"/>
    <w:rsid w:val="009E51FE"/>
    <w:rsid w:val="009E5C8D"/>
    <w:rsid w:val="009F1619"/>
    <w:rsid w:val="009F1A6A"/>
    <w:rsid w:val="009F61DC"/>
    <w:rsid w:val="009F70CA"/>
    <w:rsid w:val="009F7A09"/>
    <w:rsid w:val="00A01724"/>
    <w:rsid w:val="00A01C71"/>
    <w:rsid w:val="00A03E9C"/>
    <w:rsid w:val="00A05484"/>
    <w:rsid w:val="00A05807"/>
    <w:rsid w:val="00A07E20"/>
    <w:rsid w:val="00A10BF4"/>
    <w:rsid w:val="00A13590"/>
    <w:rsid w:val="00A145EA"/>
    <w:rsid w:val="00A163AE"/>
    <w:rsid w:val="00A22059"/>
    <w:rsid w:val="00A343D9"/>
    <w:rsid w:val="00A41C1D"/>
    <w:rsid w:val="00A463E8"/>
    <w:rsid w:val="00A46C96"/>
    <w:rsid w:val="00A4758E"/>
    <w:rsid w:val="00A53C0B"/>
    <w:rsid w:val="00A603A1"/>
    <w:rsid w:val="00A63572"/>
    <w:rsid w:val="00A67BA4"/>
    <w:rsid w:val="00A70256"/>
    <w:rsid w:val="00A70916"/>
    <w:rsid w:val="00A72C74"/>
    <w:rsid w:val="00A7480C"/>
    <w:rsid w:val="00A77DCD"/>
    <w:rsid w:val="00A90628"/>
    <w:rsid w:val="00AA1C5D"/>
    <w:rsid w:val="00AA397E"/>
    <w:rsid w:val="00AA4182"/>
    <w:rsid w:val="00AA6C12"/>
    <w:rsid w:val="00AB072D"/>
    <w:rsid w:val="00AB17E1"/>
    <w:rsid w:val="00AB220C"/>
    <w:rsid w:val="00AB26C6"/>
    <w:rsid w:val="00AB6AF1"/>
    <w:rsid w:val="00AC03ED"/>
    <w:rsid w:val="00AC0BF7"/>
    <w:rsid w:val="00AC5CDE"/>
    <w:rsid w:val="00AD517B"/>
    <w:rsid w:val="00AD5F7C"/>
    <w:rsid w:val="00AD72E8"/>
    <w:rsid w:val="00AE46DB"/>
    <w:rsid w:val="00AF1E63"/>
    <w:rsid w:val="00AF2FF7"/>
    <w:rsid w:val="00AF3DF8"/>
    <w:rsid w:val="00AF5C4B"/>
    <w:rsid w:val="00B01906"/>
    <w:rsid w:val="00B04E67"/>
    <w:rsid w:val="00B1165F"/>
    <w:rsid w:val="00B11D9B"/>
    <w:rsid w:val="00B127CB"/>
    <w:rsid w:val="00B12C45"/>
    <w:rsid w:val="00B22DFB"/>
    <w:rsid w:val="00B24105"/>
    <w:rsid w:val="00B25982"/>
    <w:rsid w:val="00B277FF"/>
    <w:rsid w:val="00B31A78"/>
    <w:rsid w:val="00B33AD8"/>
    <w:rsid w:val="00B35CF4"/>
    <w:rsid w:val="00B37CAE"/>
    <w:rsid w:val="00B42ED1"/>
    <w:rsid w:val="00B507F4"/>
    <w:rsid w:val="00B575BC"/>
    <w:rsid w:val="00B575D8"/>
    <w:rsid w:val="00B61EA2"/>
    <w:rsid w:val="00B62ABC"/>
    <w:rsid w:val="00B6621E"/>
    <w:rsid w:val="00B673E4"/>
    <w:rsid w:val="00B70FC0"/>
    <w:rsid w:val="00B71F0D"/>
    <w:rsid w:val="00B726B3"/>
    <w:rsid w:val="00B738A8"/>
    <w:rsid w:val="00B751DB"/>
    <w:rsid w:val="00B849A7"/>
    <w:rsid w:val="00B85759"/>
    <w:rsid w:val="00B86D6E"/>
    <w:rsid w:val="00BA0462"/>
    <w:rsid w:val="00BA38E9"/>
    <w:rsid w:val="00BA4BD9"/>
    <w:rsid w:val="00BA541E"/>
    <w:rsid w:val="00BA605A"/>
    <w:rsid w:val="00BB05FB"/>
    <w:rsid w:val="00BB2B27"/>
    <w:rsid w:val="00BB40AC"/>
    <w:rsid w:val="00BB506E"/>
    <w:rsid w:val="00BB6906"/>
    <w:rsid w:val="00BB74BC"/>
    <w:rsid w:val="00BC155C"/>
    <w:rsid w:val="00BC26BA"/>
    <w:rsid w:val="00BC277C"/>
    <w:rsid w:val="00BC36FF"/>
    <w:rsid w:val="00BC6FCA"/>
    <w:rsid w:val="00BD0C4D"/>
    <w:rsid w:val="00BD1B8D"/>
    <w:rsid w:val="00BD25F3"/>
    <w:rsid w:val="00BD5333"/>
    <w:rsid w:val="00BD61D0"/>
    <w:rsid w:val="00BD6B44"/>
    <w:rsid w:val="00BD728C"/>
    <w:rsid w:val="00BE7EE7"/>
    <w:rsid w:val="00BF0C4E"/>
    <w:rsid w:val="00BF1FB2"/>
    <w:rsid w:val="00BF5AFA"/>
    <w:rsid w:val="00BF71C8"/>
    <w:rsid w:val="00BF71F1"/>
    <w:rsid w:val="00C01975"/>
    <w:rsid w:val="00C02BD3"/>
    <w:rsid w:val="00C02E11"/>
    <w:rsid w:val="00C02E4C"/>
    <w:rsid w:val="00C05B3E"/>
    <w:rsid w:val="00C07286"/>
    <w:rsid w:val="00C119E2"/>
    <w:rsid w:val="00C1292F"/>
    <w:rsid w:val="00C150CE"/>
    <w:rsid w:val="00C246AA"/>
    <w:rsid w:val="00C25078"/>
    <w:rsid w:val="00C27913"/>
    <w:rsid w:val="00C3021E"/>
    <w:rsid w:val="00C3371A"/>
    <w:rsid w:val="00C37313"/>
    <w:rsid w:val="00C37958"/>
    <w:rsid w:val="00C408AC"/>
    <w:rsid w:val="00C41BD0"/>
    <w:rsid w:val="00C433A4"/>
    <w:rsid w:val="00C450AE"/>
    <w:rsid w:val="00C458A6"/>
    <w:rsid w:val="00C46295"/>
    <w:rsid w:val="00C507DC"/>
    <w:rsid w:val="00C51FA3"/>
    <w:rsid w:val="00C5263F"/>
    <w:rsid w:val="00C54266"/>
    <w:rsid w:val="00C608B9"/>
    <w:rsid w:val="00C61DC1"/>
    <w:rsid w:val="00C61FBA"/>
    <w:rsid w:val="00C627B1"/>
    <w:rsid w:val="00C65C7D"/>
    <w:rsid w:val="00C66BEC"/>
    <w:rsid w:val="00C675AE"/>
    <w:rsid w:val="00C67BD3"/>
    <w:rsid w:val="00C7146B"/>
    <w:rsid w:val="00C7492A"/>
    <w:rsid w:val="00C75CE9"/>
    <w:rsid w:val="00C77091"/>
    <w:rsid w:val="00C80FDE"/>
    <w:rsid w:val="00C8434E"/>
    <w:rsid w:val="00C920B8"/>
    <w:rsid w:val="00C95CCA"/>
    <w:rsid w:val="00C97110"/>
    <w:rsid w:val="00CA53E3"/>
    <w:rsid w:val="00CA7515"/>
    <w:rsid w:val="00CB114F"/>
    <w:rsid w:val="00CB1693"/>
    <w:rsid w:val="00CB24B1"/>
    <w:rsid w:val="00CB2B2E"/>
    <w:rsid w:val="00CB51C5"/>
    <w:rsid w:val="00CB5840"/>
    <w:rsid w:val="00CC0FE2"/>
    <w:rsid w:val="00CC1D52"/>
    <w:rsid w:val="00CC1DE7"/>
    <w:rsid w:val="00CC4AD7"/>
    <w:rsid w:val="00CC69C0"/>
    <w:rsid w:val="00CC77EC"/>
    <w:rsid w:val="00CD1912"/>
    <w:rsid w:val="00CD21A2"/>
    <w:rsid w:val="00CD2392"/>
    <w:rsid w:val="00CD47D8"/>
    <w:rsid w:val="00CD4826"/>
    <w:rsid w:val="00CD5E76"/>
    <w:rsid w:val="00CE35E2"/>
    <w:rsid w:val="00CE59C4"/>
    <w:rsid w:val="00CE5D0C"/>
    <w:rsid w:val="00CE6BEE"/>
    <w:rsid w:val="00CF0DBC"/>
    <w:rsid w:val="00CF1C94"/>
    <w:rsid w:val="00CF251B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6096"/>
    <w:rsid w:val="00D163CF"/>
    <w:rsid w:val="00D20ACE"/>
    <w:rsid w:val="00D2152E"/>
    <w:rsid w:val="00D22E96"/>
    <w:rsid w:val="00D237FF"/>
    <w:rsid w:val="00D255A8"/>
    <w:rsid w:val="00D27D87"/>
    <w:rsid w:val="00D31A45"/>
    <w:rsid w:val="00D31BC1"/>
    <w:rsid w:val="00D327AE"/>
    <w:rsid w:val="00D32B88"/>
    <w:rsid w:val="00D32FA5"/>
    <w:rsid w:val="00D33EA9"/>
    <w:rsid w:val="00D4121F"/>
    <w:rsid w:val="00D44526"/>
    <w:rsid w:val="00D47CF2"/>
    <w:rsid w:val="00D514F3"/>
    <w:rsid w:val="00D53D1B"/>
    <w:rsid w:val="00D53E05"/>
    <w:rsid w:val="00D55BB2"/>
    <w:rsid w:val="00D612CA"/>
    <w:rsid w:val="00D70361"/>
    <w:rsid w:val="00D72971"/>
    <w:rsid w:val="00D7680C"/>
    <w:rsid w:val="00D77803"/>
    <w:rsid w:val="00D86B4B"/>
    <w:rsid w:val="00D877EB"/>
    <w:rsid w:val="00D87C2E"/>
    <w:rsid w:val="00D909B2"/>
    <w:rsid w:val="00D91A2A"/>
    <w:rsid w:val="00D959C6"/>
    <w:rsid w:val="00DA08CD"/>
    <w:rsid w:val="00DA2841"/>
    <w:rsid w:val="00DA7027"/>
    <w:rsid w:val="00DB0C2E"/>
    <w:rsid w:val="00DB1C2C"/>
    <w:rsid w:val="00DB5CBD"/>
    <w:rsid w:val="00DB7677"/>
    <w:rsid w:val="00DC38C0"/>
    <w:rsid w:val="00DC506E"/>
    <w:rsid w:val="00DD34AB"/>
    <w:rsid w:val="00DD3713"/>
    <w:rsid w:val="00DD787B"/>
    <w:rsid w:val="00DE190F"/>
    <w:rsid w:val="00DE20AC"/>
    <w:rsid w:val="00DE3D8B"/>
    <w:rsid w:val="00DE4AFB"/>
    <w:rsid w:val="00DF27CB"/>
    <w:rsid w:val="00DF3A61"/>
    <w:rsid w:val="00DF4F84"/>
    <w:rsid w:val="00E072CC"/>
    <w:rsid w:val="00E07879"/>
    <w:rsid w:val="00E1226E"/>
    <w:rsid w:val="00E1230C"/>
    <w:rsid w:val="00E14273"/>
    <w:rsid w:val="00E1435D"/>
    <w:rsid w:val="00E21942"/>
    <w:rsid w:val="00E233BB"/>
    <w:rsid w:val="00E2455D"/>
    <w:rsid w:val="00E30B8C"/>
    <w:rsid w:val="00E31968"/>
    <w:rsid w:val="00E35561"/>
    <w:rsid w:val="00E36477"/>
    <w:rsid w:val="00E3789D"/>
    <w:rsid w:val="00E40DC4"/>
    <w:rsid w:val="00E41B91"/>
    <w:rsid w:val="00E41F20"/>
    <w:rsid w:val="00E4255B"/>
    <w:rsid w:val="00E427A8"/>
    <w:rsid w:val="00E42D8E"/>
    <w:rsid w:val="00E472E9"/>
    <w:rsid w:val="00E5092B"/>
    <w:rsid w:val="00E53824"/>
    <w:rsid w:val="00E539EC"/>
    <w:rsid w:val="00E5480C"/>
    <w:rsid w:val="00E5752E"/>
    <w:rsid w:val="00E57671"/>
    <w:rsid w:val="00E62CAF"/>
    <w:rsid w:val="00E64DD1"/>
    <w:rsid w:val="00E67A9E"/>
    <w:rsid w:val="00E70F4E"/>
    <w:rsid w:val="00E73107"/>
    <w:rsid w:val="00E82833"/>
    <w:rsid w:val="00E861E4"/>
    <w:rsid w:val="00E908FD"/>
    <w:rsid w:val="00E912F8"/>
    <w:rsid w:val="00E93149"/>
    <w:rsid w:val="00E93197"/>
    <w:rsid w:val="00E9701A"/>
    <w:rsid w:val="00EA0A75"/>
    <w:rsid w:val="00EA225D"/>
    <w:rsid w:val="00EA2DB1"/>
    <w:rsid w:val="00EA556C"/>
    <w:rsid w:val="00EA6637"/>
    <w:rsid w:val="00EA7D05"/>
    <w:rsid w:val="00EA7E65"/>
    <w:rsid w:val="00EC0236"/>
    <w:rsid w:val="00EC0800"/>
    <w:rsid w:val="00EC21DB"/>
    <w:rsid w:val="00ED0E0B"/>
    <w:rsid w:val="00ED1D31"/>
    <w:rsid w:val="00ED29A3"/>
    <w:rsid w:val="00ED3AEC"/>
    <w:rsid w:val="00ED6271"/>
    <w:rsid w:val="00ED700D"/>
    <w:rsid w:val="00ED7A18"/>
    <w:rsid w:val="00EE3B41"/>
    <w:rsid w:val="00EE49B4"/>
    <w:rsid w:val="00EE67D9"/>
    <w:rsid w:val="00EE7960"/>
    <w:rsid w:val="00EF1911"/>
    <w:rsid w:val="00EF2B8B"/>
    <w:rsid w:val="00EF4E54"/>
    <w:rsid w:val="00EF6D16"/>
    <w:rsid w:val="00F003D9"/>
    <w:rsid w:val="00F01F3D"/>
    <w:rsid w:val="00F05C92"/>
    <w:rsid w:val="00F10CD1"/>
    <w:rsid w:val="00F11E12"/>
    <w:rsid w:val="00F17652"/>
    <w:rsid w:val="00F23F0B"/>
    <w:rsid w:val="00F26A89"/>
    <w:rsid w:val="00F27666"/>
    <w:rsid w:val="00F33070"/>
    <w:rsid w:val="00F333DA"/>
    <w:rsid w:val="00F37EF6"/>
    <w:rsid w:val="00F40B5A"/>
    <w:rsid w:val="00F43F31"/>
    <w:rsid w:val="00F456FB"/>
    <w:rsid w:val="00F56006"/>
    <w:rsid w:val="00F56A65"/>
    <w:rsid w:val="00F56C08"/>
    <w:rsid w:val="00F60095"/>
    <w:rsid w:val="00F60B3E"/>
    <w:rsid w:val="00F71A82"/>
    <w:rsid w:val="00F71C0E"/>
    <w:rsid w:val="00F72BE1"/>
    <w:rsid w:val="00F757DE"/>
    <w:rsid w:val="00F76021"/>
    <w:rsid w:val="00F763C4"/>
    <w:rsid w:val="00F829CF"/>
    <w:rsid w:val="00F82E22"/>
    <w:rsid w:val="00F83106"/>
    <w:rsid w:val="00F840EF"/>
    <w:rsid w:val="00F84DF1"/>
    <w:rsid w:val="00F8683B"/>
    <w:rsid w:val="00F91046"/>
    <w:rsid w:val="00F91C77"/>
    <w:rsid w:val="00F92D4B"/>
    <w:rsid w:val="00F96189"/>
    <w:rsid w:val="00FA13BA"/>
    <w:rsid w:val="00FA215E"/>
    <w:rsid w:val="00FA295E"/>
    <w:rsid w:val="00FA3FA2"/>
    <w:rsid w:val="00FB05A7"/>
    <w:rsid w:val="00FB225B"/>
    <w:rsid w:val="00FB3564"/>
    <w:rsid w:val="00FB364D"/>
    <w:rsid w:val="00FB3699"/>
    <w:rsid w:val="00FB4FFE"/>
    <w:rsid w:val="00FB5E8D"/>
    <w:rsid w:val="00FC5D33"/>
    <w:rsid w:val="00FD09C6"/>
    <w:rsid w:val="00FD2C25"/>
    <w:rsid w:val="00FE75AD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uiPriority w:val="99"/>
    <w:rsid w:val="00B71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F0D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81F0D-AFD8-4A07-BF66-0843C7073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4753</TotalTime>
  <Pages>13</Pages>
  <Words>2686</Words>
  <Characters>19279</Characters>
  <Application>Microsoft Office Word</Application>
  <DocSecurity>0</DocSecurity>
  <Lines>160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21922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362</cp:revision>
  <cp:lastPrinted>2025-01-15T13:21:00Z</cp:lastPrinted>
  <dcterms:created xsi:type="dcterms:W3CDTF">2021-09-09T06:25:00Z</dcterms:created>
  <dcterms:modified xsi:type="dcterms:W3CDTF">2025-01-15T13:27:00Z</dcterms:modified>
</cp:coreProperties>
</file>